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30D91" w14:textId="7C5C62A7" w:rsidR="00B244D5" w:rsidRDefault="00450B82" w:rsidP="0059536F">
      <w:pPr>
        <w:rPr>
          <w:noProof/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DFF2BFC" wp14:editId="0E2237A9">
                <wp:simplePos x="0" y="0"/>
                <wp:positionH relativeFrom="page">
                  <wp:posOffset>-4710223</wp:posOffset>
                </wp:positionH>
                <wp:positionV relativeFrom="paragraph">
                  <wp:posOffset>-1080135</wp:posOffset>
                </wp:positionV>
                <wp:extent cx="12230735" cy="11921490"/>
                <wp:effectExtent l="0" t="0" r="0" b="381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30735" cy="11921490"/>
                          <a:chOff x="-1058817" y="0"/>
                          <a:chExt cx="12231315" cy="11921846"/>
                        </a:xfrm>
                      </wpg:grpSpPr>
                      <wps:wsp>
                        <wps:cNvPr id="1" name="Trapezoid 1"/>
                        <wps:cNvSpPr/>
                        <wps:spPr>
                          <a:xfrm>
                            <a:off x="3024489" y="6602673"/>
                            <a:ext cx="4136065" cy="1913860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" name="Group 20"/>
                        <wpg:cNvGrpSpPr/>
                        <wpg:grpSpPr>
                          <a:xfrm>
                            <a:off x="-1058817" y="0"/>
                            <a:ext cx="8633638" cy="6602669"/>
                            <a:chOff x="-1056209" y="0"/>
                            <a:chExt cx="8612372" cy="6432696"/>
                          </a:xfrm>
                        </wpg:grpSpPr>
                        <wps:wsp>
                          <wps:cNvPr id="5" name="Trapezoid 5"/>
                          <wps:cNvSpPr/>
                          <wps:spPr>
                            <a:xfrm rot="10800000">
                              <a:off x="2367474" y="3870249"/>
                              <a:ext cx="5188688" cy="2562447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Trapezoid 6"/>
                          <wps:cNvSpPr/>
                          <wps:spPr>
                            <a:xfrm>
                              <a:off x="-1056209" y="0"/>
                              <a:ext cx="8612372" cy="3870251"/>
                            </a:xfrm>
                            <a:prstGeom prst="trapezoid">
                              <a:avLst>
                                <a:gd name="adj" fmla="val 58920"/>
                              </a:avLst>
                            </a:prstGeom>
                            <a:solidFill>
                              <a:srgbClr val="92D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" name="Trapezoid 4"/>
                        <wps:cNvSpPr/>
                        <wps:spPr>
                          <a:xfrm>
                            <a:off x="2125018" y="8322533"/>
                            <a:ext cx="9047480" cy="3599313"/>
                          </a:xfrm>
                          <a:prstGeom prst="trapezoid">
                            <a:avLst>
                              <a:gd name="adj" fmla="val 58920"/>
                            </a:avLst>
                          </a:prstGeom>
                          <a:ln>
                            <a:noFill/>
                          </a:ln>
                          <a:effectLst/>
                        </wps:spPr>
                        <wps:style>
                          <a:lnRef idx="3">
                            <a:schemeClr val="lt1"/>
                          </a:lnRef>
                          <a:fillRef idx="1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71E91F" id="Group 15" o:spid="_x0000_s1026" style="position:absolute;margin-left:-370.9pt;margin-top:-85.05pt;width:963.05pt;height:938.7pt;z-index:251658240;mso-position-horizontal-relative:page;mso-width-relative:margin;mso-height-relative:margin" coordorigin="-10588" coordsize="122313,119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">
                <v:shape id="Trapezoid 1" o:spid="_x0000_s1027" style="position:absolute;left:30244;top:66026;width:41361;height:19139;visibility:visible;mso-wrap-style:square;v-text-anchor:middle" coordsize="4136065,191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" path="m,1913860l1127646,,3008419,,4136065,1913860,,1913860xe" fillcolor="#4bacc6 [3208]" stroked="f" strokeweight="3pt">
                  <v:path arrowok="t" o:connecttype="custom" o:connectlocs="0,1913860;1127646,0;3008419,0;4136065,1913860;0,1913860" o:connectangles="0,0,0,0,0"/>
                </v:shape>
                <v:group id="Group 20" o:spid="_x0000_s1028" style="position:absolute;left:-10588;width:86336;height:66026" coordorigin="-10562" coordsize="86123,643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Trapezoid 5" o:spid="_x0000_s1029" style="position:absolute;left:23674;top:38702;width:51887;height:25624;rotation:180;visibility:visible;mso-wrap-style:square;v-text-anchor:middle" coordsize="5188688,2562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" path="m,2562447l1509794,,3678894,,5188688,2562447,,2562447xe" fillcolor="#92d050" stroked="f" strokeweight="2pt">
                    <v:path arrowok="t" o:connecttype="custom" o:connectlocs="0,2562447;1509794,0;3678894,0;5188688,2562447;0,2562447" o:connectangles="0,0,0,0,0"/>
                  </v:shape>
                  <v:shape id="Trapezoid 6" o:spid="_x0000_s1030" style="position:absolute;left:-10562;width:86123;height:38702;visibility:visible;mso-wrap-style:square;v-text-anchor:middle" coordsize="8612372,3870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" path="m,3870251l2280352,,6332020,,8612372,3870251,,3870251xe" fillcolor="#92d050" stroked="f" strokeweight="2pt">
                    <v:path arrowok="t" o:connecttype="custom" o:connectlocs="0,3870251;2280352,0;6332020,0;8612372,3870251;0,3870251" o:connectangles="0,0,0,0,0"/>
                  </v:shape>
                </v:group>
                <v:shape id="Trapezoid 4" o:spid="_x0000_s1031" style="position:absolute;left:21250;top:83225;width:90474;height:35993;visibility:visible;mso-wrap-style:square;v-text-anchor:middle" coordsize="9047480,3599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" path="m,3599313l2120715,,6926765,,9047480,3599313,,3599313xe" fillcolor="#4bacc6 [3208]" stroked="f" strokeweight="3pt">
                  <v:path arrowok="t" o:connecttype="custom" o:connectlocs="0,3599313;2120715,0;6926765,0;9047480,3599313;0,3599313" o:connectangles="0,0,0,0,0"/>
                </v:shape>
                <w10:wrap anchorx="page"/>
              </v:group>
            </w:pict>
          </mc:Fallback>
        </mc:AlternateContent>
      </w: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B980E0" wp14:editId="0741F6AE">
                <wp:simplePos x="0" y="0"/>
                <wp:positionH relativeFrom="page">
                  <wp:posOffset>3508714</wp:posOffset>
                </wp:positionH>
                <wp:positionV relativeFrom="paragraph">
                  <wp:posOffset>15551</wp:posOffset>
                </wp:positionV>
                <wp:extent cx="3728558" cy="139255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8558" cy="1392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FBA1F0" w14:textId="2D47C3B9" w:rsidR="00F378F4" w:rsidRPr="00450B82" w:rsidRDefault="00450B82" w:rsidP="00AB3196">
                            <w:pPr>
                              <w:ind w:firstLine="0"/>
                              <w:jc w:val="right"/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50B82">
                              <w:rPr>
                                <w:rFonts w:ascii="Franklin Gothic Heavy" w:hAnsi="Franklin Gothic Heavy"/>
                                <w:color w:val="000000" w:themeColor="text1"/>
                                <w:sz w:val="56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RENCANA STRATEGIS 2016-2021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B980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76.3pt;margin-top:1.2pt;width:293.6pt;height:109.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" filled="f" stroked="f">
                <v:textbox>
                  <w:txbxContent>
                    <w:p w14:paraId="66FBA1F0" w14:textId="2D47C3B9" w:rsidR="00F378F4" w:rsidRPr="00450B82" w:rsidRDefault="00450B82" w:rsidP="00AB3196">
                      <w:pPr>
                        <w:ind w:firstLine="0"/>
                        <w:jc w:val="right"/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50B82">
                        <w:rPr>
                          <w:rFonts w:ascii="Franklin Gothic Heavy" w:hAnsi="Franklin Gothic Heavy"/>
                          <w:color w:val="000000" w:themeColor="text1"/>
                          <w:sz w:val="56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RENCANA STRATEGIS 2016-2021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136CE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4C1A5" wp14:editId="5D098D6C">
                <wp:simplePos x="0" y="0"/>
                <wp:positionH relativeFrom="column">
                  <wp:posOffset>-1170414</wp:posOffset>
                </wp:positionH>
                <wp:positionV relativeFrom="paragraph">
                  <wp:posOffset>-1080135</wp:posOffset>
                </wp:positionV>
                <wp:extent cx="173420" cy="10720552"/>
                <wp:effectExtent l="0" t="0" r="0" b="5080"/>
                <wp:wrapNone/>
                <wp:docPr id="337" name="Rectangle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420" cy="10720552"/>
                        </a:xfrm>
                        <a:prstGeom prst="rect">
                          <a:avLst/>
                        </a:prstGeom>
                        <a:solidFill>
                          <a:srgbClr val="44546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C4FEC" id="Rectangle 337" o:spid="_x0000_s1026" style="position:absolute;margin-left:-92.15pt;margin-top:-85.05pt;width:13.65pt;height:84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" fillcolor="#44546a" stroked="f" strokeweight="1pt"/>
            </w:pict>
          </mc:Fallback>
        </mc:AlternateContent>
      </w:r>
      <w:r w:rsidR="00AB3196">
        <w:rPr>
          <w:noProof/>
          <w:lang w:val="id-ID"/>
        </w:rPr>
        <w:drawing>
          <wp:anchor distT="0" distB="0" distL="114300" distR="114300" simplePos="0" relativeHeight="251664384" behindDoc="0" locked="0" layoutInCell="1" allowOverlap="1" wp14:anchorId="1489B45C" wp14:editId="7F41A390">
            <wp:simplePos x="0" y="0"/>
            <wp:positionH relativeFrom="page">
              <wp:posOffset>282619</wp:posOffset>
            </wp:positionH>
            <wp:positionV relativeFrom="paragraph">
              <wp:posOffset>-875227</wp:posOffset>
            </wp:positionV>
            <wp:extent cx="2437765" cy="86042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76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B3196">
        <w:rPr>
          <w:noProof/>
          <w:lang w:val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1E4DF2" wp14:editId="26148E19">
                <wp:simplePos x="0" y="0"/>
                <wp:positionH relativeFrom="page">
                  <wp:align>left</wp:align>
                </wp:positionH>
                <wp:positionV relativeFrom="paragraph">
                  <wp:posOffset>-1095901</wp:posOffset>
                </wp:positionV>
                <wp:extent cx="472440" cy="10689021"/>
                <wp:effectExtent l="0" t="0" r="3810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2440" cy="1068902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9F72A7" id="Rectangle 16" o:spid="_x0000_s1026" style="position:absolute;margin-left:0;margin-top:-86.3pt;width:37.2pt;height:841.65pt;z-index:25166643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" fillcolor="white [3212]" stroked="f" strokeweight="2pt">
                <w10:wrap anchorx="page"/>
              </v:rect>
            </w:pict>
          </mc:Fallback>
        </mc:AlternateContent>
      </w:r>
    </w:p>
    <w:p w14:paraId="18BC1E3D" w14:textId="6DBA7BBB" w:rsidR="0059536F" w:rsidRPr="00251BE6" w:rsidRDefault="0059536F" w:rsidP="0059536F">
      <w:pPr>
        <w:rPr>
          <w:b/>
        </w:rPr>
      </w:pPr>
    </w:p>
    <w:p w14:paraId="03E0C43C" w14:textId="6099A823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0D4F382" w14:textId="1030CB3E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8EA787" w14:textId="7FCA291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4FBDD60F" w14:textId="0982C7ED" w:rsidR="003E4739" w:rsidRDefault="00450B82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B1265B" wp14:editId="27C2143C">
                <wp:simplePos x="0" y="0"/>
                <wp:positionH relativeFrom="margin">
                  <wp:posOffset>740292</wp:posOffset>
                </wp:positionH>
                <wp:positionV relativeFrom="paragraph">
                  <wp:posOffset>5670</wp:posOffset>
                </wp:positionV>
                <wp:extent cx="5016500" cy="76517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6500" cy="765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2AEB3" w14:textId="393F8583" w:rsidR="00BB5801" w:rsidRPr="00670189" w:rsidRDefault="00BB5801" w:rsidP="00AB3196">
                            <w:pPr>
                              <w:ind w:firstLine="0"/>
                              <w:jc w:val="right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70189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44"/>
                                <w:szCs w:val="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DINAS KELAUTAN DAN PERIKANAN KABUPATEN SUKABUMI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1265B" id="_x0000_s1027" type="#_x0000_t202" style="position:absolute;margin-left:58.3pt;margin-top:.45pt;width:395pt;height:60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" filled="f" stroked="f">
                <v:textbox>
                  <w:txbxContent>
                    <w:p w14:paraId="3602AEB3" w14:textId="393F8583" w:rsidR="00BB5801" w:rsidRPr="00670189" w:rsidRDefault="00BB5801" w:rsidP="00AB3196">
                      <w:pPr>
                        <w:ind w:firstLine="0"/>
                        <w:jc w:val="right"/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70189">
                        <w:rPr>
                          <w:rFonts w:ascii="Bahnschrift SemiBold SemiConden" w:hAnsi="Bahnschrift SemiBold SemiConden"/>
                          <w:color w:val="000000" w:themeColor="text1"/>
                          <w:sz w:val="44"/>
                          <w:szCs w:val="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DINAS KELAUTAN DAN PERIKANAN KABUPATEN SUKABUMI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C9EC7E" w14:textId="7BA1CEA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827EF5" w14:textId="5DC886A8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0" w:name="_GoBack"/>
      <w:bookmarkEnd w:id="0"/>
    </w:p>
    <w:p w14:paraId="324D4709" w14:textId="6A3DA1EC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9AAE96D" w14:textId="536DC9D9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CC9ED8B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39AA9309" w14:textId="3600E5C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5FD79A2F" w14:textId="21EC3A7E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>
        <w:rPr>
          <w:b/>
          <w:noProof/>
        </w:rPr>
        <w:drawing>
          <wp:anchor distT="0" distB="0" distL="114300" distR="114300" simplePos="0" relativeHeight="251663360" behindDoc="1" locked="0" layoutInCell="1" allowOverlap="1" wp14:anchorId="316EAE1F" wp14:editId="78F865E1">
            <wp:simplePos x="0" y="0"/>
            <wp:positionH relativeFrom="column">
              <wp:posOffset>1165292</wp:posOffset>
            </wp:positionH>
            <wp:positionV relativeFrom="paragraph">
              <wp:posOffset>27305</wp:posOffset>
            </wp:positionV>
            <wp:extent cx="5666740" cy="3369945"/>
            <wp:effectExtent l="0" t="0" r="0" b="1905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3369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6D42D5B6" w14:textId="3428C1E7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FD68CCF" wp14:editId="1EAE9053">
                <wp:simplePos x="0" y="0"/>
                <wp:positionH relativeFrom="margin">
                  <wp:posOffset>348943</wp:posOffset>
                </wp:positionH>
                <wp:positionV relativeFrom="paragraph">
                  <wp:posOffset>187325</wp:posOffset>
                </wp:positionV>
                <wp:extent cx="2886710" cy="240030"/>
                <wp:effectExtent l="732790" t="0" r="72263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8051119">
                          <a:off x="0" y="0"/>
                          <a:ext cx="2886710" cy="2400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AA764" id="Rectangle 10" o:spid="_x0000_s1026" style="position:absolute;margin-left:27.5pt;margin-top:14.75pt;width:227.3pt;height:18.9pt;rotation:-3876324fd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" fillcolor="white [3212]" stroked="f" strokeweight="2pt">
                <w10:wrap anchorx="margin"/>
              </v:rect>
            </w:pict>
          </mc:Fallback>
        </mc:AlternateContent>
      </w:r>
    </w:p>
    <w:p w14:paraId="380DA2C0" w14:textId="2D5B1B9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296E7F" w14:textId="3188FCFC" w:rsidR="003E4739" w:rsidRDefault="00136CE6">
      <w:pPr>
        <w:spacing w:after="200" w:line="276" w:lineRule="auto"/>
        <w:ind w:firstLine="0"/>
        <w:jc w:val="left"/>
        <w:rPr>
          <w:lang w:val="id-ID"/>
        </w:rPr>
      </w:pPr>
      <w:r>
        <w:rPr>
          <w:noProof/>
          <w:lang w:val="id-ID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9F11CEE" wp14:editId="7CE156A0">
                <wp:simplePos x="0" y="0"/>
                <wp:positionH relativeFrom="column">
                  <wp:posOffset>-956945</wp:posOffset>
                </wp:positionH>
                <wp:positionV relativeFrom="paragraph">
                  <wp:posOffset>206375</wp:posOffset>
                </wp:positionV>
                <wp:extent cx="2330450" cy="4759960"/>
                <wp:effectExtent l="5080" t="5080" r="7620" b="6985"/>
                <wp:wrapNone/>
                <wp:docPr id="311" name="Group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30450" cy="4759960"/>
                          <a:chOff x="80645" y="4211812"/>
                          <a:chExt cx="1306273" cy="3121026"/>
                        </a:xfrm>
                      </wpg:grpSpPr>
                      <wpg:grpSp>
                        <wpg:cNvPr id="312" name="Grup 6"/>
                        <wpg:cNvGrpSpPr>
                          <a:grpSpLocks noChangeAspect="1"/>
                        </wpg:cNvGrpSpPr>
                        <wpg:grpSpPr bwMode="auto">
                          <a:xfrm>
                            <a:off x="141062" y="4211812"/>
                            <a:ext cx="1047750" cy="3121026"/>
                            <a:chOff x="141062" y="4211812"/>
                            <a:chExt cx="1047750" cy="3121026"/>
                          </a:xfrm>
                        </wpg:grpSpPr>
                        <wps:wsp>
                          <wps:cNvPr id="313" name="Bentuk bebas 20"/>
                          <wps:cNvSpPr>
                            <a:spLocks/>
                          </wps:cNvSpPr>
                          <wps:spPr bwMode="auto">
                            <a:xfrm>
                              <a:off x="369662" y="6216825"/>
                              <a:ext cx="193675" cy="698500"/>
                            </a:xfrm>
                            <a:custGeom>
                              <a:avLst/>
                              <a:gdLst>
                                <a:gd name="T0" fmla="*/ 0 w 122"/>
                                <a:gd name="T1" fmla="*/ 0 h 440"/>
                                <a:gd name="T2" fmla="*/ 61913 w 122"/>
                                <a:gd name="T3" fmla="*/ 241300 h 440"/>
                                <a:gd name="T4" fmla="*/ 133350 w 122"/>
                                <a:gd name="T5" fmla="*/ 482600 h 440"/>
                                <a:gd name="T6" fmla="*/ 193675 w 122"/>
                                <a:gd name="T7" fmla="*/ 661988 h 440"/>
                                <a:gd name="T8" fmla="*/ 193675 w 122"/>
                                <a:gd name="T9" fmla="*/ 698500 h 440"/>
                                <a:gd name="T10" fmla="*/ 120650 w 122"/>
                                <a:gd name="T11" fmla="*/ 485775 h 440"/>
                                <a:gd name="T12" fmla="*/ 61913 w 122"/>
                                <a:gd name="T13" fmla="*/ 285750 h 440"/>
                                <a:gd name="T14" fmla="*/ 9525 w 122"/>
                                <a:gd name="T15" fmla="*/ 84138 h 440"/>
                                <a:gd name="T16" fmla="*/ 0 w 122"/>
                                <a:gd name="T17" fmla="*/ 0 h 44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2" h="440">
                                  <a:moveTo>
                                    <a:pt x="0" y="0"/>
                                  </a:moveTo>
                                  <a:lnTo>
                                    <a:pt x="39" y="152"/>
                                  </a:lnTo>
                                  <a:lnTo>
                                    <a:pt x="84" y="304"/>
                                  </a:lnTo>
                                  <a:lnTo>
                                    <a:pt x="122" y="417"/>
                                  </a:lnTo>
                                  <a:lnTo>
                                    <a:pt x="122" y="440"/>
                                  </a:lnTo>
                                  <a:lnTo>
                                    <a:pt x="76" y="306"/>
                                  </a:lnTo>
                                  <a:lnTo>
                                    <a:pt x="39" y="180"/>
                                  </a:lnTo>
                                  <a:lnTo>
                                    <a:pt x="6" y="5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4" name="Bentuk bebas 21"/>
                          <wps:cNvSpPr>
                            <a:spLocks/>
                          </wps:cNvSpPr>
                          <wps:spPr bwMode="auto">
                            <a:xfrm>
                              <a:off x="572862" y="6905800"/>
                              <a:ext cx="184150" cy="427038"/>
                            </a:xfrm>
                            <a:custGeom>
                              <a:avLst/>
                              <a:gdLst>
                                <a:gd name="T0" fmla="*/ 0 w 116"/>
                                <a:gd name="T1" fmla="*/ 0 h 269"/>
                                <a:gd name="T2" fmla="*/ 12700 w 116"/>
                                <a:gd name="T3" fmla="*/ 30163 h 269"/>
                                <a:gd name="T4" fmla="*/ 58738 w 116"/>
                                <a:gd name="T5" fmla="*/ 147638 h 269"/>
                                <a:gd name="T6" fmla="*/ 106363 w 116"/>
                                <a:gd name="T7" fmla="*/ 265113 h 269"/>
                                <a:gd name="T8" fmla="*/ 184150 w 116"/>
                                <a:gd name="T9" fmla="*/ 427038 h 269"/>
                                <a:gd name="T10" fmla="*/ 171450 w 116"/>
                                <a:gd name="T11" fmla="*/ 427038 h 269"/>
                                <a:gd name="T12" fmla="*/ 95250 w 116"/>
                                <a:gd name="T13" fmla="*/ 268288 h 269"/>
                                <a:gd name="T14" fmla="*/ 47625 w 116"/>
                                <a:gd name="T15" fmla="*/ 155575 h 269"/>
                                <a:gd name="T16" fmla="*/ 1588 w 116"/>
                                <a:gd name="T17" fmla="*/ 39688 h 269"/>
                                <a:gd name="T18" fmla="*/ 0 w 116"/>
                                <a:gd name="T19" fmla="*/ 0 h 269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6" h="269">
                                  <a:moveTo>
                                    <a:pt x="0" y="0"/>
                                  </a:moveTo>
                                  <a:lnTo>
                                    <a:pt x="8" y="19"/>
                                  </a:lnTo>
                                  <a:lnTo>
                                    <a:pt x="37" y="93"/>
                                  </a:lnTo>
                                  <a:lnTo>
                                    <a:pt x="67" y="167"/>
                                  </a:lnTo>
                                  <a:lnTo>
                                    <a:pt x="116" y="269"/>
                                  </a:lnTo>
                                  <a:lnTo>
                                    <a:pt x="108" y="269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30" y="98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5" name="Bentuk bebas 22"/>
                          <wps:cNvSpPr>
                            <a:spLocks/>
                          </wps:cNvSpPr>
                          <wps:spPr bwMode="auto">
                            <a:xfrm>
                              <a:off x="141062" y="4211812"/>
                              <a:ext cx="222250" cy="2019300"/>
                            </a:xfrm>
                            <a:custGeom>
                              <a:avLst/>
                              <a:gdLst>
                                <a:gd name="T0" fmla="*/ 0 w 140"/>
                                <a:gd name="T1" fmla="*/ 0 h 1272"/>
                                <a:gd name="T2" fmla="*/ 0 w 140"/>
                                <a:gd name="T3" fmla="*/ 0 h 1272"/>
                                <a:gd name="T4" fmla="*/ 1588 w 140"/>
                                <a:gd name="T5" fmla="*/ 125413 h 1272"/>
                                <a:gd name="T6" fmla="*/ 4763 w 140"/>
                                <a:gd name="T7" fmla="*/ 252413 h 1272"/>
                                <a:gd name="T8" fmla="*/ 19050 w 140"/>
                                <a:gd name="T9" fmla="*/ 503238 h 1272"/>
                                <a:gd name="T10" fmla="*/ 36513 w 140"/>
                                <a:gd name="T11" fmla="*/ 755650 h 1272"/>
                                <a:gd name="T12" fmla="*/ 61913 w 140"/>
                                <a:gd name="T13" fmla="*/ 1006475 h 1272"/>
                                <a:gd name="T14" fmla="*/ 92075 w 140"/>
                                <a:gd name="T15" fmla="*/ 1257300 h 1272"/>
                                <a:gd name="T16" fmla="*/ 131763 w 140"/>
                                <a:gd name="T17" fmla="*/ 1504950 h 1272"/>
                                <a:gd name="T18" fmla="*/ 169863 w 140"/>
                                <a:gd name="T19" fmla="*/ 1724025 h 1272"/>
                                <a:gd name="T20" fmla="*/ 214313 w 140"/>
                                <a:gd name="T21" fmla="*/ 1941513 h 1272"/>
                                <a:gd name="T22" fmla="*/ 222250 w 140"/>
                                <a:gd name="T23" fmla="*/ 2019300 h 1272"/>
                                <a:gd name="T24" fmla="*/ 219075 w 140"/>
                                <a:gd name="T25" fmla="*/ 2003425 h 1272"/>
                                <a:gd name="T26" fmla="*/ 166688 w 140"/>
                                <a:gd name="T27" fmla="*/ 1755775 h 1272"/>
                                <a:gd name="T28" fmla="*/ 122238 w 140"/>
                                <a:gd name="T29" fmla="*/ 1506538 h 1272"/>
                                <a:gd name="T30" fmla="*/ 84138 w 140"/>
                                <a:gd name="T31" fmla="*/ 1257300 h 1272"/>
                                <a:gd name="T32" fmla="*/ 55563 w 140"/>
                                <a:gd name="T33" fmla="*/ 1006475 h 1272"/>
                                <a:gd name="T34" fmla="*/ 31750 w 140"/>
                                <a:gd name="T35" fmla="*/ 755650 h 1272"/>
                                <a:gd name="T36" fmla="*/ 14288 w 140"/>
                                <a:gd name="T37" fmla="*/ 503238 h 1272"/>
                                <a:gd name="T38" fmla="*/ 3175 w 140"/>
                                <a:gd name="T39" fmla="*/ 252413 h 1272"/>
                                <a:gd name="T40" fmla="*/ 0 w 140"/>
                                <a:gd name="T41" fmla="*/ 125413 h 1272"/>
                                <a:gd name="T42" fmla="*/ 0 w 140"/>
                                <a:gd name="T43" fmla="*/ 0 h 1272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  <a:gd name="T60" fmla="*/ 0 60000 65536"/>
                                <a:gd name="T61" fmla="*/ 0 60000 6553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</a:gdLst>
                              <a:ahLst/>
                              <a:cxnLst>
                                <a:cxn ang="T44">
                                  <a:pos x="T0" y="T1"/>
                                </a:cxn>
                                <a:cxn ang="T45">
                                  <a:pos x="T2" y="T3"/>
                                </a:cxn>
                                <a:cxn ang="T46">
                                  <a:pos x="T4" y="T5"/>
                                </a:cxn>
                                <a:cxn ang="T47">
                                  <a:pos x="T6" y="T7"/>
                                </a:cxn>
                                <a:cxn ang="T48">
                                  <a:pos x="T8" y="T9"/>
                                </a:cxn>
                                <a:cxn ang="T49">
                                  <a:pos x="T10" y="T11"/>
                                </a:cxn>
                                <a:cxn ang="T50">
                                  <a:pos x="T12" y="T13"/>
                                </a:cxn>
                                <a:cxn ang="T51">
                                  <a:pos x="T14" y="T15"/>
                                </a:cxn>
                                <a:cxn ang="T52">
                                  <a:pos x="T16" y="T17"/>
                                </a:cxn>
                                <a:cxn ang="T53">
                                  <a:pos x="T18" y="T19"/>
                                </a:cxn>
                                <a:cxn ang="T54">
                                  <a:pos x="T20" y="T21"/>
                                </a:cxn>
                                <a:cxn ang="T55">
                                  <a:pos x="T22" y="T23"/>
                                </a:cxn>
                                <a:cxn ang="T56">
                                  <a:pos x="T24" y="T25"/>
                                </a:cxn>
                                <a:cxn ang="T57">
                                  <a:pos x="T26" y="T27"/>
                                </a:cxn>
                                <a:cxn ang="T58">
                                  <a:pos x="T28" y="T29"/>
                                </a:cxn>
                                <a:cxn ang="T59">
                                  <a:pos x="T30" y="T31"/>
                                </a:cxn>
                                <a:cxn ang="T60">
                                  <a:pos x="T32" y="T33"/>
                                </a:cxn>
                                <a:cxn ang="T61">
                                  <a:pos x="T34" y="T35"/>
                                </a:cxn>
                                <a:cxn ang="T62">
                                  <a:pos x="T36" y="T37"/>
                                </a:cxn>
                                <a:cxn ang="T63">
                                  <a:pos x="T38" y="T39"/>
                                </a:cxn>
                                <a:cxn ang="T64">
                                  <a:pos x="T40" y="T41"/>
                                </a:cxn>
                                <a:cxn ang="T65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140" h="1272">
                                  <a:moveTo>
                                    <a:pt x="0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" y="79"/>
                                  </a:lnTo>
                                  <a:lnTo>
                                    <a:pt x="3" y="159"/>
                                  </a:lnTo>
                                  <a:lnTo>
                                    <a:pt x="12" y="317"/>
                                  </a:lnTo>
                                  <a:lnTo>
                                    <a:pt x="23" y="476"/>
                                  </a:lnTo>
                                  <a:lnTo>
                                    <a:pt x="39" y="634"/>
                                  </a:lnTo>
                                  <a:lnTo>
                                    <a:pt x="58" y="792"/>
                                  </a:lnTo>
                                  <a:lnTo>
                                    <a:pt x="83" y="948"/>
                                  </a:lnTo>
                                  <a:lnTo>
                                    <a:pt x="107" y="1086"/>
                                  </a:lnTo>
                                  <a:lnTo>
                                    <a:pt x="135" y="1223"/>
                                  </a:lnTo>
                                  <a:lnTo>
                                    <a:pt x="140" y="1272"/>
                                  </a:lnTo>
                                  <a:lnTo>
                                    <a:pt x="138" y="1262"/>
                                  </a:lnTo>
                                  <a:lnTo>
                                    <a:pt x="105" y="1106"/>
                                  </a:lnTo>
                                  <a:lnTo>
                                    <a:pt x="77" y="949"/>
                                  </a:lnTo>
                                  <a:lnTo>
                                    <a:pt x="53" y="792"/>
                                  </a:lnTo>
                                  <a:lnTo>
                                    <a:pt x="35" y="634"/>
                                  </a:lnTo>
                                  <a:lnTo>
                                    <a:pt x="20" y="476"/>
                                  </a:lnTo>
                                  <a:lnTo>
                                    <a:pt x="9" y="317"/>
                                  </a:lnTo>
                                  <a:lnTo>
                                    <a:pt x="2" y="159"/>
                                  </a:lnTo>
                                  <a:lnTo>
                                    <a:pt x="0" y="7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6" name="Bentuk bebas 23"/>
                          <wps:cNvSpPr>
                            <a:spLocks/>
                          </wps:cNvSpPr>
                          <wps:spPr bwMode="auto">
                            <a:xfrm>
                              <a:off x="341087" y="4861100"/>
                              <a:ext cx="71438" cy="1355725"/>
                            </a:xfrm>
                            <a:custGeom>
                              <a:avLst/>
                              <a:gdLst>
                                <a:gd name="T0" fmla="*/ 71438 w 45"/>
                                <a:gd name="T1" fmla="*/ 0 h 854"/>
                                <a:gd name="T2" fmla="*/ 71438 w 45"/>
                                <a:gd name="T3" fmla="*/ 0 h 854"/>
                                <a:gd name="T4" fmla="*/ 55563 w 45"/>
                                <a:gd name="T5" fmla="*/ 104775 h 854"/>
                                <a:gd name="T6" fmla="*/ 41275 w 45"/>
                                <a:gd name="T7" fmla="*/ 211138 h 854"/>
                                <a:gd name="T8" fmla="*/ 22225 w 45"/>
                                <a:gd name="T9" fmla="*/ 423863 h 854"/>
                                <a:gd name="T10" fmla="*/ 9525 w 45"/>
                                <a:gd name="T11" fmla="*/ 636588 h 854"/>
                                <a:gd name="T12" fmla="*/ 4763 w 45"/>
                                <a:gd name="T13" fmla="*/ 847725 h 854"/>
                                <a:gd name="T14" fmla="*/ 9525 w 45"/>
                                <a:gd name="T15" fmla="*/ 1062038 h 854"/>
                                <a:gd name="T16" fmla="*/ 22225 w 45"/>
                                <a:gd name="T17" fmla="*/ 1274763 h 854"/>
                                <a:gd name="T18" fmla="*/ 28575 w 45"/>
                                <a:gd name="T19" fmla="*/ 1355725 h 854"/>
                                <a:gd name="T20" fmla="*/ 28575 w 45"/>
                                <a:gd name="T21" fmla="*/ 1350963 h 854"/>
                                <a:gd name="T22" fmla="*/ 14288 w 45"/>
                                <a:gd name="T23" fmla="*/ 1292225 h 854"/>
                                <a:gd name="T24" fmla="*/ 12700 w 45"/>
                                <a:gd name="T25" fmla="*/ 1274763 h 854"/>
                                <a:gd name="T26" fmla="*/ 1588 w 45"/>
                                <a:gd name="T27" fmla="*/ 1062038 h 854"/>
                                <a:gd name="T28" fmla="*/ 0 w 45"/>
                                <a:gd name="T29" fmla="*/ 847725 h 854"/>
                                <a:gd name="T30" fmla="*/ 4763 w 45"/>
                                <a:gd name="T31" fmla="*/ 636588 h 854"/>
                                <a:gd name="T32" fmla="*/ 19050 w 45"/>
                                <a:gd name="T33" fmla="*/ 423863 h 854"/>
                                <a:gd name="T34" fmla="*/ 39688 w 45"/>
                                <a:gd name="T35" fmla="*/ 209550 h 854"/>
                                <a:gd name="T36" fmla="*/ 53975 w 45"/>
                                <a:gd name="T37" fmla="*/ 104775 h 854"/>
                                <a:gd name="T38" fmla="*/ 71438 w 45"/>
                                <a:gd name="T39" fmla="*/ 0 h 854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  <a:gd name="T57" fmla="*/ 0 60000 65536"/>
                                <a:gd name="T58" fmla="*/ 0 60000 65536"/>
                                <a:gd name="T59" fmla="*/ 0 60000 65536"/>
                              </a:gdLst>
                              <a:ahLst/>
                              <a:cxnLst>
                                <a:cxn ang="T40">
                                  <a:pos x="T0" y="T1"/>
                                </a:cxn>
                                <a:cxn ang="T41">
                                  <a:pos x="T2" y="T3"/>
                                </a:cxn>
                                <a:cxn ang="T42">
                                  <a:pos x="T4" y="T5"/>
                                </a:cxn>
                                <a:cxn ang="T43">
                                  <a:pos x="T6" y="T7"/>
                                </a:cxn>
                                <a:cxn ang="T44">
                                  <a:pos x="T8" y="T9"/>
                                </a:cxn>
                                <a:cxn ang="T45">
                                  <a:pos x="T10" y="T11"/>
                                </a:cxn>
                                <a:cxn ang="T46">
                                  <a:pos x="T12" y="T13"/>
                                </a:cxn>
                                <a:cxn ang="T47">
                                  <a:pos x="T14" y="T15"/>
                                </a:cxn>
                                <a:cxn ang="T48">
                                  <a:pos x="T16" y="T17"/>
                                </a:cxn>
                                <a:cxn ang="T49">
                                  <a:pos x="T18" y="T19"/>
                                </a:cxn>
                                <a:cxn ang="T50">
                                  <a:pos x="T20" y="T21"/>
                                </a:cxn>
                                <a:cxn ang="T51">
                                  <a:pos x="T22" y="T23"/>
                                </a:cxn>
                                <a:cxn ang="T52">
                                  <a:pos x="T24" y="T25"/>
                                </a:cxn>
                                <a:cxn ang="T53">
                                  <a:pos x="T26" y="T27"/>
                                </a:cxn>
                                <a:cxn ang="T54">
                                  <a:pos x="T28" y="T29"/>
                                </a:cxn>
                                <a:cxn ang="T55">
                                  <a:pos x="T30" y="T31"/>
                                </a:cxn>
                                <a:cxn ang="T56">
                                  <a:pos x="T32" y="T33"/>
                                </a:cxn>
                                <a:cxn ang="T57">
                                  <a:pos x="T34" y="T35"/>
                                </a:cxn>
                                <a:cxn ang="T58">
                                  <a:pos x="T36" y="T37"/>
                                </a:cxn>
                                <a:cxn ang="T59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5" h="854">
                                  <a:moveTo>
                                    <a:pt x="45" y="0"/>
                                  </a:moveTo>
                                  <a:lnTo>
                                    <a:pt x="45" y="0"/>
                                  </a:lnTo>
                                  <a:lnTo>
                                    <a:pt x="35" y="66"/>
                                  </a:lnTo>
                                  <a:lnTo>
                                    <a:pt x="26" y="133"/>
                                  </a:lnTo>
                                  <a:lnTo>
                                    <a:pt x="14" y="267"/>
                                  </a:lnTo>
                                  <a:lnTo>
                                    <a:pt x="6" y="401"/>
                                  </a:lnTo>
                                  <a:lnTo>
                                    <a:pt x="3" y="534"/>
                                  </a:lnTo>
                                  <a:lnTo>
                                    <a:pt x="6" y="669"/>
                                  </a:lnTo>
                                  <a:lnTo>
                                    <a:pt x="14" y="803"/>
                                  </a:lnTo>
                                  <a:lnTo>
                                    <a:pt x="18" y="854"/>
                                  </a:lnTo>
                                  <a:lnTo>
                                    <a:pt x="18" y="851"/>
                                  </a:lnTo>
                                  <a:lnTo>
                                    <a:pt x="9" y="814"/>
                                  </a:lnTo>
                                  <a:lnTo>
                                    <a:pt x="8" y="803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0" y="534"/>
                                  </a:lnTo>
                                  <a:lnTo>
                                    <a:pt x="3" y="401"/>
                                  </a:lnTo>
                                  <a:lnTo>
                                    <a:pt x="12" y="267"/>
                                  </a:lnTo>
                                  <a:lnTo>
                                    <a:pt x="25" y="132"/>
                                  </a:lnTo>
                                  <a:lnTo>
                                    <a:pt x="34" y="66"/>
                                  </a:lnTo>
                                  <a:lnTo>
                                    <a:pt x="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7" name="Bentuk bebas 24"/>
                          <wps:cNvSpPr>
                            <a:spLocks/>
                          </wps:cNvSpPr>
                          <wps:spPr bwMode="auto">
                            <a:xfrm>
                              <a:off x="363312" y="6231112"/>
                              <a:ext cx="244475" cy="998538"/>
                            </a:xfrm>
                            <a:custGeom>
                              <a:avLst/>
                              <a:gdLst>
                                <a:gd name="T0" fmla="*/ 0 w 154"/>
                                <a:gd name="T1" fmla="*/ 0 h 629"/>
                                <a:gd name="T2" fmla="*/ 15875 w 154"/>
                                <a:gd name="T3" fmla="*/ 69850 h 629"/>
                                <a:gd name="T4" fmla="*/ 33338 w 154"/>
                                <a:gd name="T5" fmla="*/ 200025 h 629"/>
                                <a:gd name="T6" fmla="*/ 53975 w 154"/>
                                <a:gd name="T7" fmla="*/ 328613 h 629"/>
                                <a:gd name="T8" fmla="*/ 84138 w 154"/>
                                <a:gd name="T9" fmla="*/ 465138 h 629"/>
                                <a:gd name="T10" fmla="*/ 119063 w 154"/>
                                <a:gd name="T11" fmla="*/ 603250 h 629"/>
                                <a:gd name="T12" fmla="*/ 158750 w 154"/>
                                <a:gd name="T13" fmla="*/ 739775 h 629"/>
                                <a:gd name="T14" fmla="*/ 190500 w 154"/>
                                <a:gd name="T15" fmla="*/ 827088 h 629"/>
                                <a:gd name="T16" fmla="*/ 223838 w 154"/>
                                <a:gd name="T17" fmla="*/ 914400 h 629"/>
                                <a:gd name="T18" fmla="*/ 241300 w 154"/>
                                <a:gd name="T19" fmla="*/ 981075 h 629"/>
                                <a:gd name="T20" fmla="*/ 244475 w 154"/>
                                <a:gd name="T21" fmla="*/ 998538 h 629"/>
                                <a:gd name="T22" fmla="*/ 222250 w 154"/>
                                <a:gd name="T23" fmla="*/ 944563 h 629"/>
                                <a:gd name="T24" fmla="*/ 182563 w 154"/>
                                <a:gd name="T25" fmla="*/ 844550 h 629"/>
                                <a:gd name="T26" fmla="*/ 147638 w 154"/>
                                <a:gd name="T27" fmla="*/ 742950 h 629"/>
                                <a:gd name="T28" fmla="*/ 106363 w 154"/>
                                <a:gd name="T29" fmla="*/ 608013 h 629"/>
                                <a:gd name="T30" fmla="*/ 74613 w 154"/>
                                <a:gd name="T31" fmla="*/ 468313 h 629"/>
                                <a:gd name="T32" fmla="*/ 44450 w 154"/>
                                <a:gd name="T33" fmla="*/ 328613 h 629"/>
                                <a:gd name="T34" fmla="*/ 19050 w 154"/>
                                <a:gd name="T35" fmla="*/ 165100 h 629"/>
                                <a:gd name="T36" fmla="*/ 0 w 154"/>
                                <a:gd name="T37" fmla="*/ 0 h 629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4" h="629">
                                  <a:moveTo>
                                    <a:pt x="0" y="0"/>
                                  </a:moveTo>
                                  <a:lnTo>
                                    <a:pt x="10" y="44"/>
                                  </a:lnTo>
                                  <a:lnTo>
                                    <a:pt x="21" y="126"/>
                                  </a:lnTo>
                                  <a:lnTo>
                                    <a:pt x="34" y="207"/>
                                  </a:lnTo>
                                  <a:lnTo>
                                    <a:pt x="53" y="293"/>
                                  </a:lnTo>
                                  <a:lnTo>
                                    <a:pt x="75" y="380"/>
                                  </a:lnTo>
                                  <a:lnTo>
                                    <a:pt x="100" y="466"/>
                                  </a:lnTo>
                                  <a:lnTo>
                                    <a:pt x="120" y="521"/>
                                  </a:lnTo>
                                  <a:lnTo>
                                    <a:pt x="141" y="576"/>
                                  </a:lnTo>
                                  <a:lnTo>
                                    <a:pt x="152" y="618"/>
                                  </a:lnTo>
                                  <a:lnTo>
                                    <a:pt x="154" y="629"/>
                                  </a:lnTo>
                                  <a:lnTo>
                                    <a:pt x="140" y="595"/>
                                  </a:lnTo>
                                  <a:lnTo>
                                    <a:pt x="115" y="532"/>
                                  </a:lnTo>
                                  <a:lnTo>
                                    <a:pt x="93" y="468"/>
                                  </a:lnTo>
                                  <a:lnTo>
                                    <a:pt x="67" y="383"/>
                                  </a:lnTo>
                                  <a:lnTo>
                                    <a:pt x="47" y="295"/>
                                  </a:lnTo>
                                  <a:lnTo>
                                    <a:pt x="28" y="207"/>
                                  </a:lnTo>
                                  <a:lnTo>
                                    <a:pt x="12" y="10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Bentuk bebas 25"/>
                          <wps:cNvSpPr>
                            <a:spLocks/>
                          </wps:cNvSpPr>
                          <wps:spPr bwMode="auto">
                            <a:xfrm>
                              <a:off x="620487" y="7223300"/>
                              <a:ext cx="52388" cy="109538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69"/>
                                <a:gd name="T2" fmla="*/ 52388 w 33"/>
                                <a:gd name="T3" fmla="*/ 109538 h 69"/>
                                <a:gd name="T4" fmla="*/ 38100 w 33"/>
                                <a:gd name="T5" fmla="*/ 109538 h 69"/>
                                <a:gd name="T6" fmla="*/ 19050 w 33"/>
                                <a:gd name="T7" fmla="*/ 55563 h 69"/>
                                <a:gd name="T8" fmla="*/ 0 w 33"/>
                                <a:gd name="T9" fmla="*/ 0 h 69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69">
                                  <a:moveTo>
                                    <a:pt x="0" y="0"/>
                                  </a:moveTo>
                                  <a:lnTo>
                                    <a:pt x="33" y="69"/>
                                  </a:lnTo>
                                  <a:lnTo>
                                    <a:pt x="24" y="69"/>
                                  </a:lnTo>
                                  <a:lnTo>
                                    <a:pt x="12" y="3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9" name="Bentuk bebas 26"/>
                          <wps:cNvSpPr>
                            <a:spLocks/>
                          </wps:cNvSpPr>
                          <wps:spPr bwMode="auto">
                            <a:xfrm>
                              <a:off x="355374" y="6153325"/>
                              <a:ext cx="23813" cy="147638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3"/>
                                <a:gd name="T2" fmla="*/ 14288 w 15"/>
                                <a:gd name="T3" fmla="*/ 58738 h 93"/>
                                <a:gd name="T4" fmla="*/ 14288 w 15"/>
                                <a:gd name="T5" fmla="*/ 63500 h 93"/>
                                <a:gd name="T6" fmla="*/ 23813 w 15"/>
                                <a:gd name="T7" fmla="*/ 147638 h 93"/>
                                <a:gd name="T8" fmla="*/ 7938 w 15"/>
                                <a:gd name="T9" fmla="*/ 77788 h 93"/>
                                <a:gd name="T10" fmla="*/ 0 w 15"/>
                                <a:gd name="T11" fmla="*/ 0 h 9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3">
                                  <a:moveTo>
                                    <a:pt x="0" y="0"/>
                                  </a:moveTo>
                                  <a:lnTo>
                                    <a:pt x="9" y="37"/>
                                  </a:lnTo>
                                  <a:lnTo>
                                    <a:pt x="9" y="40"/>
                                  </a:lnTo>
                                  <a:lnTo>
                                    <a:pt x="15" y="93"/>
                                  </a:lnTo>
                                  <a:lnTo>
                                    <a:pt x="5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0" name="Bentuk bebas 27"/>
                          <wps:cNvSpPr>
                            <a:spLocks/>
                          </wps:cNvSpPr>
                          <wps:spPr bwMode="auto">
                            <a:xfrm>
                              <a:off x="563337" y="5689775"/>
                              <a:ext cx="625475" cy="1216025"/>
                            </a:xfrm>
                            <a:custGeom>
                              <a:avLst/>
                              <a:gdLst>
                                <a:gd name="T0" fmla="*/ 625475 w 394"/>
                                <a:gd name="T1" fmla="*/ 0 h 766"/>
                                <a:gd name="T2" fmla="*/ 625475 w 394"/>
                                <a:gd name="T3" fmla="*/ 0 h 766"/>
                                <a:gd name="T4" fmla="*/ 565150 w 394"/>
                                <a:gd name="T5" fmla="*/ 60325 h 766"/>
                                <a:gd name="T6" fmla="*/ 506413 w 394"/>
                                <a:gd name="T7" fmla="*/ 122238 h 766"/>
                                <a:gd name="T8" fmla="*/ 450850 w 394"/>
                                <a:gd name="T9" fmla="*/ 185738 h 766"/>
                                <a:gd name="T10" fmla="*/ 395288 w 394"/>
                                <a:gd name="T11" fmla="*/ 254000 h 766"/>
                                <a:gd name="T12" fmla="*/ 328613 w 394"/>
                                <a:gd name="T13" fmla="*/ 346075 h 766"/>
                                <a:gd name="T14" fmla="*/ 266700 w 394"/>
                                <a:gd name="T15" fmla="*/ 438150 h 766"/>
                                <a:gd name="T16" fmla="*/ 207963 w 394"/>
                                <a:gd name="T17" fmla="*/ 538163 h 766"/>
                                <a:gd name="T18" fmla="*/ 155575 w 394"/>
                                <a:gd name="T19" fmla="*/ 638175 h 766"/>
                                <a:gd name="T20" fmla="*/ 109538 w 394"/>
                                <a:gd name="T21" fmla="*/ 741363 h 766"/>
                                <a:gd name="T22" fmla="*/ 71438 w 394"/>
                                <a:gd name="T23" fmla="*/ 849313 h 766"/>
                                <a:gd name="T24" fmla="*/ 41275 w 394"/>
                                <a:gd name="T25" fmla="*/ 958850 h 766"/>
                                <a:gd name="T26" fmla="*/ 22225 w 394"/>
                                <a:gd name="T27" fmla="*/ 1068388 h 766"/>
                                <a:gd name="T28" fmla="*/ 11113 w 394"/>
                                <a:gd name="T29" fmla="*/ 1184275 h 766"/>
                                <a:gd name="T30" fmla="*/ 9525 w 394"/>
                                <a:gd name="T31" fmla="*/ 1216025 h 766"/>
                                <a:gd name="T32" fmla="*/ 0 w 394"/>
                                <a:gd name="T33" fmla="*/ 1189038 h 766"/>
                                <a:gd name="T34" fmla="*/ 1588 w 394"/>
                                <a:gd name="T35" fmla="*/ 1181100 h 766"/>
                                <a:gd name="T36" fmla="*/ 11113 w 394"/>
                                <a:gd name="T37" fmla="*/ 1068388 h 766"/>
                                <a:gd name="T38" fmla="*/ 33338 w 394"/>
                                <a:gd name="T39" fmla="*/ 957263 h 766"/>
                                <a:gd name="T40" fmla="*/ 63500 w 394"/>
                                <a:gd name="T41" fmla="*/ 846138 h 766"/>
                                <a:gd name="T42" fmla="*/ 103188 w 394"/>
                                <a:gd name="T43" fmla="*/ 739775 h 766"/>
                                <a:gd name="T44" fmla="*/ 149225 w 394"/>
                                <a:gd name="T45" fmla="*/ 635000 h 766"/>
                                <a:gd name="T46" fmla="*/ 201613 w 394"/>
                                <a:gd name="T47" fmla="*/ 533400 h 766"/>
                                <a:gd name="T48" fmla="*/ 260350 w 394"/>
                                <a:gd name="T49" fmla="*/ 436563 h 766"/>
                                <a:gd name="T50" fmla="*/ 323850 w 394"/>
                                <a:gd name="T51" fmla="*/ 341313 h 766"/>
                                <a:gd name="T52" fmla="*/ 393700 w 394"/>
                                <a:gd name="T53" fmla="*/ 250825 h 766"/>
                                <a:gd name="T54" fmla="*/ 447675 w 394"/>
                                <a:gd name="T55" fmla="*/ 184150 h 766"/>
                                <a:gd name="T56" fmla="*/ 504825 w 394"/>
                                <a:gd name="T57" fmla="*/ 120650 h 766"/>
                                <a:gd name="T58" fmla="*/ 561975 w 394"/>
                                <a:gd name="T59" fmla="*/ 58738 h 766"/>
                                <a:gd name="T60" fmla="*/ 625475 w 394"/>
                                <a:gd name="T61" fmla="*/ 0 h 766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394" h="766">
                                  <a:moveTo>
                                    <a:pt x="394" y="0"/>
                                  </a:moveTo>
                                  <a:lnTo>
                                    <a:pt x="394" y="0"/>
                                  </a:lnTo>
                                  <a:lnTo>
                                    <a:pt x="356" y="38"/>
                                  </a:lnTo>
                                  <a:lnTo>
                                    <a:pt x="319" y="77"/>
                                  </a:lnTo>
                                  <a:lnTo>
                                    <a:pt x="284" y="117"/>
                                  </a:lnTo>
                                  <a:lnTo>
                                    <a:pt x="249" y="160"/>
                                  </a:lnTo>
                                  <a:lnTo>
                                    <a:pt x="207" y="218"/>
                                  </a:lnTo>
                                  <a:lnTo>
                                    <a:pt x="168" y="276"/>
                                  </a:lnTo>
                                  <a:lnTo>
                                    <a:pt x="131" y="339"/>
                                  </a:lnTo>
                                  <a:lnTo>
                                    <a:pt x="98" y="402"/>
                                  </a:lnTo>
                                  <a:lnTo>
                                    <a:pt x="69" y="467"/>
                                  </a:lnTo>
                                  <a:lnTo>
                                    <a:pt x="45" y="535"/>
                                  </a:lnTo>
                                  <a:lnTo>
                                    <a:pt x="26" y="604"/>
                                  </a:lnTo>
                                  <a:lnTo>
                                    <a:pt x="14" y="673"/>
                                  </a:lnTo>
                                  <a:lnTo>
                                    <a:pt x="7" y="746"/>
                                  </a:lnTo>
                                  <a:lnTo>
                                    <a:pt x="6" y="766"/>
                                  </a:lnTo>
                                  <a:lnTo>
                                    <a:pt x="0" y="749"/>
                                  </a:lnTo>
                                  <a:lnTo>
                                    <a:pt x="1" y="744"/>
                                  </a:lnTo>
                                  <a:lnTo>
                                    <a:pt x="7" y="673"/>
                                  </a:lnTo>
                                  <a:lnTo>
                                    <a:pt x="21" y="603"/>
                                  </a:lnTo>
                                  <a:lnTo>
                                    <a:pt x="40" y="533"/>
                                  </a:lnTo>
                                  <a:lnTo>
                                    <a:pt x="65" y="466"/>
                                  </a:lnTo>
                                  <a:lnTo>
                                    <a:pt x="94" y="400"/>
                                  </a:lnTo>
                                  <a:lnTo>
                                    <a:pt x="127" y="336"/>
                                  </a:lnTo>
                                  <a:lnTo>
                                    <a:pt x="164" y="275"/>
                                  </a:lnTo>
                                  <a:lnTo>
                                    <a:pt x="204" y="215"/>
                                  </a:lnTo>
                                  <a:lnTo>
                                    <a:pt x="248" y="158"/>
                                  </a:lnTo>
                                  <a:lnTo>
                                    <a:pt x="282" y="116"/>
                                  </a:lnTo>
                                  <a:lnTo>
                                    <a:pt x="318" y="76"/>
                                  </a:lnTo>
                                  <a:lnTo>
                                    <a:pt x="354" y="37"/>
                                  </a:lnTo>
                                  <a:lnTo>
                                    <a:pt x="39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1" name="Bentuk bebas 28"/>
                          <wps:cNvSpPr>
                            <a:spLocks/>
                          </wps:cNvSpPr>
                          <wps:spPr bwMode="auto">
                            <a:xfrm>
                              <a:off x="563337" y="6915325"/>
                              <a:ext cx="57150" cy="307975"/>
                            </a:xfrm>
                            <a:custGeom>
                              <a:avLst/>
                              <a:gdLst>
                                <a:gd name="T0" fmla="*/ 0 w 36"/>
                                <a:gd name="T1" fmla="*/ 0 h 194"/>
                                <a:gd name="T2" fmla="*/ 9525 w 36"/>
                                <a:gd name="T3" fmla="*/ 25400 h 194"/>
                                <a:gd name="T4" fmla="*/ 11113 w 36"/>
                                <a:gd name="T5" fmla="*/ 30163 h 194"/>
                                <a:gd name="T6" fmla="*/ 17463 w 36"/>
                                <a:gd name="T7" fmla="*/ 127000 h 194"/>
                                <a:gd name="T8" fmla="*/ 31750 w 36"/>
                                <a:gd name="T9" fmla="*/ 209550 h 194"/>
                                <a:gd name="T10" fmla="*/ 52388 w 36"/>
                                <a:gd name="T11" fmla="*/ 293688 h 194"/>
                                <a:gd name="T12" fmla="*/ 57150 w 36"/>
                                <a:gd name="T13" fmla="*/ 307975 h 194"/>
                                <a:gd name="T14" fmla="*/ 33338 w 36"/>
                                <a:gd name="T15" fmla="*/ 255588 h 194"/>
                                <a:gd name="T16" fmla="*/ 23813 w 36"/>
                                <a:gd name="T17" fmla="*/ 230188 h 194"/>
                                <a:gd name="T18" fmla="*/ 7938 w 36"/>
                                <a:gd name="T19" fmla="*/ 128588 h 194"/>
                                <a:gd name="T20" fmla="*/ 1588 w 36"/>
                                <a:gd name="T21" fmla="*/ 65088 h 194"/>
                                <a:gd name="T22" fmla="*/ 0 w 36"/>
                                <a:gd name="T23" fmla="*/ 0 h 194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6" h="194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7" y="19"/>
                                  </a:lnTo>
                                  <a:lnTo>
                                    <a:pt x="11" y="80"/>
                                  </a:lnTo>
                                  <a:lnTo>
                                    <a:pt x="20" y="132"/>
                                  </a:lnTo>
                                  <a:lnTo>
                                    <a:pt x="33" y="185"/>
                                  </a:lnTo>
                                  <a:lnTo>
                                    <a:pt x="36" y="194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15" y="145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2" name="Bentuk bebas 29"/>
                          <wps:cNvSpPr>
                            <a:spLocks/>
                          </wps:cNvSpPr>
                          <wps:spPr bwMode="auto">
                            <a:xfrm>
                              <a:off x="607787" y="7229650"/>
                              <a:ext cx="49213" cy="103188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5"/>
                                <a:gd name="T2" fmla="*/ 49213 w 31"/>
                                <a:gd name="T3" fmla="*/ 103188 h 65"/>
                                <a:gd name="T4" fmla="*/ 36513 w 31"/>
                                <a:gd name="T5" fmla="*/ 103188 h 65"/>
                                <a:gd name="T6" fmla="*/ 0 w 31"/>
                                <a:gd name="T7" fmla="*/ 0 h 65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5">
                                  <a:moveTo>
                                    <a:pt x="0" y="0"/>
                                  </a:moveTo>
                                  <a:lnTo>
                                    <a:pt x="31" y="65"/>
                                  </a:lnTo>
                                  <a:lnTo>
                                    <a:pt x="23" y="6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3" name="Bentuk bebas 30"/>
                          <wps:cNvSpPr>
                            <a:spLocks/>
                          </wps:cNvSpPr>
                          <wps:spPr bwMode="auto">
                            <a:xfrm>
                              <a:off x="563337" y="6878812"/>
                              <a:ext cx="11113" cy="66675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2"/>
                                <a:gd name="T2" fmla="*/ 9525 w 7"/>
                                <a:gd name="T3" fmla="*/ 26988 h 42"/>
                                <a:gd name="T4" fmla="*/ 11113 w 7"/>
                                <a:gd name="T5" fmla="*/ 66675 h 42"/>
                                <a:gd name="T6" fmla="*/ 9525 w 7"/>
                                <a:gd name="T7" fmla="*/ 61913 h 42"/>
                                <a:gd name="T8" fmla="*/ 0 w 7"/>
                                <a:gd name="T9" fmla="*/ 36513 h 42"/>
                                <a:gd name="T10" fmla="*/ 0 w 7"/>
                                <a:gd name="T11" fmla="*/ 0 h 42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2">
                                  <a:moveTo>
                                    <a:pt x="0" y="0"/>
                                  </a:moveTo>
                                  <a:lnTo>
                                    <a:pt x="6" y="17"/>
                                  </a:lnTo>
                                  <a:lnTo>
                                    <a:pt x="7" y="4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0" y="2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4" name="Bentuk bebas 31"/>
                          <wps:cNvSpPr>
                            <a:spLocks/>
                          </wps:cNvSpPr>
                          <wps:spPr bwMode="auto">
                            <a:xfrm>
                              <a:off x="587149" y="7145512"/>
                              <a:ext cx="71438" cy="18732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0 h 118"/>
                                <a:gd name="T2" fmla="*/ 9525 w 45"/>
                                <a:gd name="T3" fmla="*/ 25400 h 118"/>
                                <a:gd name="T4" fmla="*/ 33338 w 45"/>
                                <a:gd name="T5" fmla="*/ 77788 h 118"/>
                                <a:gd name="T6" fmla="*/ 52388 w 45"/>
                                <a:gd name="T7" fmla="*/ 133350 h 118"/>
                                <a:gd name="T8" fmla="*/ 71438 w 45"/>
                                <a:gd name="T9" fmla="*/ 187325 h 118"/>
                                <a:gd name="T10" fmla="*/ 69850 w 45"/>
                                <a:gd name="T11" fmla="*/ 187325 h 118"/>
                                <a:gd name="T12" fmla="*/ 20638 w 45"/>
                                <a:gd name="T13" fmla="*/ 84138 h 118"/>
                                <a:gd name="T14" fmla="*/ 17463 w 45"/>
                                <a:gd name="T15" fmla="*/ 66675 h 118"/>
                                <a:gd name="T16" fmla="*/ 0 w 45"/>
                                <a:gd name="T17" fmla="*/ 0 h 11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5" h="118">
                                  <a:moveTo>
                                    <a:pt x="0" y="0"/>
                                  </a:moveTo>
                                  <a:lnTo>
                                    <a:pt x="6" y="16"/>
                                  </a:lnTo>
                                  <a:lnTo>
                                    <a:pt x="21" y="49"/>
                                  </a:lnTo>
                                  <a:lnTo>
                                    <a:pt x="33" y="84"/>
                                  </a:lnTo>
                                  <a:lnTo>
                                    <a:pt x="45" y="118"/>
                                  </a:lnTo>
                                  <a:lnTo>
                                    <a:pt x="44" y="118"/>
                                  </a:lnTo>
                                  <a:lnTo>
                                    <a:pt x="13" y="53"/>
                                  </a:lnTo>
                                  <a:lnTo>
                                    <a:pt x="11" y="4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/>
                            </a:solidFill>
                            <a:ln w="0">
                              <a:solidFill>
                                <a:srgbClr val="44546A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5" name="Grup 7"/>
                        <wpg:cNvGrpSpPr>
                          <a:grpSpLocks noChangeAspect="1"/>
                        </wpg:cNvGrpSpPr>
                        <wpg:grpSpPr bwMode="auto">
                          <a:xfrm>
                            <a:off x="80645" y="4826972"/>
                            <a:ext cx="1306273" cy="2505863"/>
                            <a:chOff x="80645" y="4649964"/>
                            <a:chExt cx="874712" cy="1677988"/>
                          </a:xfrm>
                        </wpg:grpSpPr>
                        <wps:wsp>
                          <wps:cNvPr id="326" name="Freeform 8"/>
                          <wps:cNvSpPr>
                            <a:spLocks/>
                          </wps:cNvSpPr>
                          <wps:spPr bwMode="auto">
                            <a:xfrm>
                              <a:off x="118745" y="5189714"/>
                              <a:ext cx="198438" cy="714375"/>
                            </a:xfrm>
                            <a:custGeom>
                              <a:avLst/>
                              <a:gdLst>
                                <a:gd name="T0" fmla="*/ 0 w 125"/>
                                <a:gd name="T1" fmla="*/ 0 h 450"/>
                                <a:gd name="T2" fmla="*/ 65088 w 125"/>
                                <a:gd name="T3" fmla="*/ 246063 h 450"/>
                                <a:gd name="T4" fmla="*/ 136525 w 125"/>
                                <a:gd name="T5" fmla="*/ 490538 h 450"/>
                                <a:gd name="T6" fmla="*/ 198438 w 125"/>
                                <a:gd name="T7" fmla="*/ 674688 h 450"/>
                                <a:gd name="T8" fmla="*/ 198438 w 125"/>
                                <a:gd name="T9" fmla="*/ 714375 h 450"/>
                                <a:gd name="T10" fmla="*/ 125413 w 125"/>
                                <a:gd name="T11" fmla="*/ 493713 h 450"/>
                                <a:gd name="T12" fmla="*/ 65088 w 125"/>
                                <a:gd name="T13" fmla="*/ 290513 h 450"/>
                                <a:gd name="T14" fmla="*/ 11113 w 125"/>
                                <a:gd name="T15" fmla="*/ 85725 h 450"/>
                                <a:gd name="T16" fmla="*/ 0 w 125"/>
                                <a:gd name="T17" fmla="*/ 0 h 450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125" h="450">
                                  <a:moveTo>
                                    <a:pt x="0" y="0"/>
                                  </a:moveTo>
                                  <a:lnTo>
                                    <a:pt x="41" y="155"/>
                                  </a:lnTo>
                                  <a:lnTo>
                                    <a:pt x="86" y="309"/>
                                  </a:lnTo>
                                  <a:lnTo>
                                    <a:pt x="125" y="425"/>
                                  </a:lnTo>
                                  <a:lnTo>
                                    <a:pt x="125" y="450"/>
                                  </a:lnTo>
                                  <a:lnTo>
                                    <a:pt x="79" y="311"/>
                                  </a:lnTo>
                                  <a:lnTo>
                                    <a:pt x="41" y="183"/>
                                  </a:lnTo>
                                  <a:lnTo>
                                    <a:pt x="7" y="5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7" name="Freeform 9"/>
                          <wps:cNvSpPr>
                            <a:spLocks/>
                          </wps:cNvSpPr>
                          <wps:spPr bwMode="auto">
                            <a:xfrm>
                              <a:off x="328295" y="5891389"/>
                              <a:ext cx="187325" cy="436563"/>
                            </a:xfrm>
                            <a:custGeom>
                              <a:avLst/>
                              <a:gdLst>
                                <a:gd name="T0" fmla="*/ 0 w 118"/>
                                <a:gd name="T1" fmla="*/ 0 h 275"/>
                                <a:gd name="T2" fmla="*/ 12700 w 118"/>
                                <a:gd name="T3" fmla="*/ 31750 h 275"/>
                                <a:gd name="T4" fmla="*/ 58738 w 118"/>
                                <a:gd name="T5" fmla="*/ 152400 h 275"/>
                                <a:gd name="T6" fmla="*/ 109538 w 118"/>
                                <a:gd name="T7" fmla="*/ 269875 h 275"/>
                                <a:gd name="T8" fmla="*/ 187325 w 118"/>
                                <a:gd name="T9" fmla="*/ 436563 h 275"/>
                                <a:gd name="T10" fmla="*/ 173038 w 118"/>
                                <a:gd name="T11" fmla="*/ 436563 h 275"/>
                                <a:gd name="T12" fmla="*/ 96838 w 118"/>
                                <a:gd name="T13" fmla="*/ 276225 h 275"/>
                                <a:gd name="T14" fmla="*/ 47625 w 118"/>
                                <a:gd name="T15" fmla="*/ 158750 h 275"/>
                                <a:gd name="T16" fmla="*/ 0 w 118"/>
                                <a:gd name="T17" fmla="*/ 41275 h 275"/>
                                <a:gd name="T18" fmla="*/ 0 w 118"/>
                                <a:gd name="T19" fmla="*/ 0 h 275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</a:gdLst>
                              <a:ahLst/>
                              <a:cxnLst>
                                <a:cxn ang="T20">
                                  <a:pos x="T0" y="T1"/>
                                </a:cxn>
                                <a:cxn ang="T21">
                                  <a:pos x="T2" y="T3"/>
                                </a:cxn>
                                <a:cxn ang="T22">
                                  <a:pos x="T4" y="T5"/>
                                </a:cxn>
                                <a:cxn ang="T23">
                                  <a:pos x="T6" y="T7"/>
                                </a:cxn>
                                <a:cxn ang="T24">
                                  <a:pos x="T8" y="T9"/>
                                </a:cxn>
                                <a:cxn ang="T25">
                                  <a:pos x="T10" y="T11"/>
                                </a:cxn>
                                <a:cxn ang="T26">
                                  <a:pos x="T12" y="T13"/>
                                </a:cxn>
                                <a:cxn ang="T27">
                                  <a:pos x="T14" y="T15"/>
                                </a:cxn>
                                <a:cxn ang="T28">
                                  <a:pos x="T16" y="T17"/>
                                </a:cxn>
                                <a:cxn ang="T29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8" h="275">
                                  <a:moveTo>
                                    <a:pt x="0" y="0"/>
                                  </a:moveTo>
                                  <a:lnTo>
                                    <a:pt x="8" y="20"/>
                                  </a:lnTo>
                                  <a:lnTo>
                                    <a:pt x="37" y="96"/>
                                  </a:lnTo>
                                  <a:lnTo>
                                    <a:pt x="69" y="170"/>
                                  </a:lnTo>
                                  <a:lnTo>
                                    <a:pt x="118" y="275"/>
                                  </a:lnTo>
                                  <a:lnTo>
                                    <a:pt x="109" y="275"/>
                                  </a:lnTo>
                                  <a:lnTo>
                                    <a:pt x="61" y="174"/>
                                  </a:lnTo>
                                  <a:lnTo>
                                    <a:pt x="30" y="100"/>
                                  </a:lnTo>
                                  <a:lnTo>
                                    <a:pt x="0" y="2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8" name="Freeform 10"/>
                          <wps:cNvSpPr>
                            <a:spLocks/>
                          </wps:cNvSpPr>
                          <wps:spPr bwMode="auto">
                            <a:xfrm>
                              <a:off x="80645" y="5010327"/>
                              <a:ext cx="31750" cy="192088"/>
                            </a:xfrm>
                            <a:custGeom>
                              <a:avLst/>
                              <a:gdLst>
                                <a:gd name="T0" fmla="*/ 0 w 20"/>
                                <a:gd name="T1" fmla="*/ 0 h 121"/>
                                <a:gd name="T2" fmla="*/ 25400 w 20"/>
                                <a:gd name="T3" fmla="*/ 114300 h 121"/>
                                <a:gd name="T4" fmla="*/ 31750 w 20"/>
                                <a:gd name="T5" fmla="*/ 192088 h 121"/>
                                <a:gd name="T6" fmla="*/ 28575 w 20"/>
                                <a:gd name="T7" fmla="*/ 177800 h 121"/>
                                <a:gd name="T8" fmla="*/ 0 w 20"/>
                                <a:gd name="T9" fmla="*/ 49213 h 121"/>
                                <a:gd name="T10" fmla="*/ 0 w 20"/>
                                <a:gd name="T11" fmla="*/ 0 h 121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20" h="121">
                                  <a:moveTo>
                                    <a:pt x="0" y="0"/>
                                  </a:moveTo>
                                  <a:lnTo>
                                    <a:pt x="16" y="72"/>
                                  </a:lnTo>
                                  <a:lnTo>
                                    <a:pt x="20" y="121"/>
                                  </a:lnTo>
                                  <a:lnTo>
                                    <a:pt x="18" y="112"/>
                                  </a:lnTo>
                                  <a:lnTo>
                                    <a:pt x="0" y="3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9" name="Freeform 12"/>
                          <wps:cNvSpPr>
                            <a:spLocks/>
                          </wps:cNvSpPr>
                          <wps:spPr bwMode="auto">
                            <a:xfrm>
                              <a:off x="112395" y="5202414"/>
                              <a:ext cx="250825" cy="1020763"/>
                            </a:xfrm>
                            <a:custGeom>
                              <a:avLst/>
                              <a:gdLst>
                                <a:gd name="T0" fmla="*/ 0 w 158"/>
                                <a:gd name="T1" fmla="*/ 0 h 643"/>
                                <a:gd name="T2" fmla="*/ 17463 w 158"/>
                                <a:gd name="T3" fmla="*/ 73025 h 643"/>
                                <a:gd name="T4" fmla="*/ 34925 w 158"/>
                                <a:gd name="T5" fmla="*/ 204788 h 643"/>
                                <a:gd name="T6" fmla="*/ 57150 w 158"/>
                                <a:gd name="T7" fmla="*/ 334963 h 643"/>
                                <a:gd name="T8" fmla="*/ 87313 w 158"/>
                                <a:gd name="T9" fmla="*/ 477838 h 643"/>
                                <a:gd name="T10" fmla="*/ 120650 w 158"/>
                                <a:gd name="T11" fmla="*/ 617538 h 643"/>
                                <a:gd name="T12" fmla="*/ 163513 w 158"/>
                                <a:gd name="T13" fmla="*/ 755650 h 643"/>
                                <a:gd name="T14" fmla="*/ 195263 w 158"/>
                                <a:gd name="T15" fmla="*/ 846138 h 643"/>
                                <a:gd name="T16" fmla="*/ 228600 w 158"/>
                                <a:gd name="T17" fmla="*/ 933450 h 643"/>
                                <a:gd name="T18" fmla="*/ 246063 w 158"/>
                                <a:gd name="T19" fmla="*/ 1003300 h 643"/>
                                <a:gd name="T20" fmla="*/ 250825 w 158"/>
                                <a:gd name="T21" fmla="*/ 1020763 h 643"/>
                                <a:gd name="T22" fmla="*/ 225425 w 158"/>
                                <a:gd name="T23" fmla="*/ 965200 h 643"/>
                                <a:gd name="T24" fmla="*/ 187325 w 158"/>
                                <a:gd name="T25" fmla="*/ 863600 h 643"/>
                                <a:gd name="T26" fmla="*/ 150813 w 158"/>
                                <a:gd name="T27" fmla="*/ 758825 h 643"/>
                                <a:gd name="T28" fmla="*/ 109538 w 158"/>
                                <a:gd name="T29" fmla="*/ 620713 h 643"/>
                                <a:gd name="T30" fmla="*/ 74613 w 158"/>
                                <a:gd name="T31" fmla="*/ 479425 h 643"/>
                                <a:gd name="T32" fmla="*/ 46038 w 158"/>
                                <a:gd name="T33" fmla="*/ 336550 h 643"/>
                                <a:gd name="T34" fmla="*/ 20638 w 158"/>
                                <a:gd name="T35" fmla="*/ 169863 h 643"/>
                                <a:gd name="T36" fmla="*/ 0 w 158"/>
                                <a:gd name="T37" fmla="*/ 0 h 643"/>
                                <a:gd name="T38" fmla="*/ 0 60000 65536"/>
                                <a:gd name="T39" fmla="*/ 0 60000 65536"/>
                                <a:gd name="T40" fmla="*/ 0 60000 65536"/>
                                <a:gd name="T41" fmla="*/ 0 60000 65536"/>
                                <a:gd name="T42" fmla="*/ 0 60000 65536"/>
                                <a:gd name="T43" fmla="*/ 0 60000 65536"/>
                                <a:gd name="T44" fmla="*/ 0 60000 65536"/>
                                <a:gd name="T45" fmla="*/ 0 60000 65536"/>
                                <a:gd name="T46" fmla="*/ 0 60000 65536"/>
                                <a:gd name="T47" fmla="*/ 0 60000 65536"/>
                                <a:gd name="T48" fmla="*/ 0 60000 65536"/>
                                <a:gd name="T49" fmla="*/ 0 60000 65536"/>
                                <a:gd name="T50" fmla="*/ 0 60000 65536"/>
                                <a:gd name="T51" fmla="*/ 0 60000 65536"/>
                                <a:gd name="T52" fmla="*/ 0 60000 65536"/>
                                <a:gd name="T53" fmla="*/ 0 60000 65536"/>
                                <a:gd name="T54" fmla="*/ 0 60000 65536"/>
                                <a:gd name="T55" fmla="*/ 0 60000 65536"/>
                                <a:gd name="T56" fmla="*/ 0 60000 65536"/>
                              </a:gdLst>
                              <a:ahLst/>
                              <a:cxnLst>
                                <a:cxn ang="T38">
                                  <a:pos x="T0" y="T1"/>
                                </a:cxn>
                                <a:cxn ang="T39">
                                  <a:pos x="T2" y="T3"/>
                                </a:cxn>
                                <a:cxn ang="T40">
                                  <a:pos x="T4" y="T5"/>
                                </a:cxn>
                                <a:cxn ang="T41">
                                  <a:pos x="T6" y="T7"/>
                                </a:cxn>
                                <a:cxn ang="T42">
                                  <a:pos x="T8" y="T9"/>
                                </a:cxn>
                                <a:cxn ang="T43">
                                  <a:pos x="T10" y="T11"/>
                                </a:cxn>
                                <a:cxn ang="T44">
                                  <a:pos x="T12" y="T13"/>
                                </a:cxn>
                                <a:cxn ang="T45">
                                  <a:pos x="T14" y="T15"/>
                                </a:cxn>
                                <a:cxn ang="T46">
                                  <a:pos x="T16" y="T17"/>
                                </a:cxn>
                                <a:cxn ang="T47">
                                  <a:pos x="T18" y="T19"/>
                                </a:cxn>
                                <a:cxn ang="T48">
                                  <a:pos x="T20" y="T21"/>
                                </a:cxn>
                                <a:cxn ang="T49">
                                  <a:pos x="T22" y="T23"/>
                                </a:cxn>
                                <a:cxn ang="T50">
                                  <a:pos x="T24" y="T25"/>
                                </a:cxn>
                                <a:cxn ang="T51">
                                  <a:pos x="T26" y="T27"/>
                                </a:cxn>
                                <a:cxn ang="T52">
                                  <a:pos x="T28" y="T29"/>
                                </a:cxn>
                                <a:cxn ang="T53">
                                  <a:pos x="T30" y="T31"/>
                                </a:cxn>
                                <a:cxn ang="T54">
                                  <a:pos x="T32" y="T33"/>
                                </a:cxn>
                                <a:cxn ang="T55">
                                  <a:pos x="T34" y="T35"/>
                                </a:cxn>
                                <a:cxn ang="T56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158" h="643">
                                  <a:moveTo>
                                    <a:pt x="0" y="0"/>
                                  </a:moveTo>
                                  <a:lnTo>
                                    <a:pt x="11" y="46"/>
                                  </a:lnTo>
                                  <a:lnTo>
                                    <a:pt x="22" y="129"/>
                                  </a:lnTo>
                                  <a:lnTo>
                                    <a:pt x="36" y="211"/>
                                  </a:lnTo>
                                  <a:lnTo>
                                    <a:pt x="55" y="301"/>
                                  </a:lnTo>
                                  <a:lnTo>
                                    <a:pt x="76" y="389"/>
                                  </a:lnTo>
                                  <a:lnTo>
                                    <a:pt x="103" y="476"/>
                                  </a:lnTo>
                                  <a:lnTo>
                                    <a:pt x="123" y="533"/>
                                  </a:lnTo>
                                  <a:lnTo>
                                    <a:pt x="144" y="588"/>
                                  </a:lnTo>
                                  <a:lnTo>
                                    <a:pt x="155" y="632"/>
                                  </a:lnTo>
                                  <a:lnTo>
                                    <a:pt x="158" y="643"/>
                                  </a:lnTo>
                                  <a:lnTo>
                                    <a:pt x="142" y="608"/>
                                  </a:lnTo>
                                  <a:lnTo>
                                    <a:pt x="118" y="544"/>
                                  </a:lnTo>
                                  <a:lnTo>
                                    <a:pt x="95" y="478"/>
                                  </a:lnTo>
                                  <a:lnTo>
                                    <a:pt x="69" y="391"/>
                                  </a:lnTo>
                                  <a:lnTo>
                                    <a:pt x="47" y="302"/>
                                  </a:lnTo>
                                  <a:lnTo>
                                    <a:pt x="29" y="212"/>
                                  </a:lnTo>
                                  <a:lnTo>
                                    <a:pt x="13" y="10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0" name="Freeform 13"/>
                          <wps:cNvSpPr>
                            <a:spLocks/>
                          </wps:cNvSpPr>
                          <wps:spPr bwMode="auto">
                            <a:xfrm>
                              <a:off x="375920" y="6215239"/>
                              <a:ext cx="52388" cy="1127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0 h 71"/>
                                <a:gd name="T2" fmla="*/ 52388 w 33"/>
                                <a:gd name="T3" fmla="*/ 112713 h 71"/>
                                <a:gd name="T4" fmla="*/ 38100 w 33"/>
                                <a:gd name="T5" fmla="*/ 112713 h 71"/>
                                <a:gd name="T6" fmla="*/ 17463 w 33"/>
                                <a:gd name="T7" fmla="*/ 57150 h 71"/>
                                <a:gd name="T8" fmla="*/ 0 w 33"/>
                                <a:gd name="T9" fmla="*/ 0 h 71"/>
                                <a:gd name="T10" fmla="*/ 0 60000 65536"/>
                                <a:gd name="T11" fmla="*/ 0 60000 65536"/>
                                <a:gd name="T12" fmla="*/ 0 60000 65536"/>
                                <a:gd name="T13" fmla="*/ 0 60000 65536"/>
                                <a:gd name="T14" fmla="*/ 0 60000 65536"/>
                              </a:gdLst>
                              <a:ahLst/>
                              <a:cxnLst>
                                <a:cxn ang="T10">
                                  <a:pos x="T0" y="T1"/>
                                </a:cxn>
                                <a:cxn ang="T11">
                                  <a:pos x="T2" y="T3"/>
                                </a:cxn>
                                <a:cxn ang="T12">
                                  <a:pos x="T4" y="T5"/>
                                </a:cxn>
                                <a:cxn ang="T13">
                                  <a:pos x="T6" y="T7"/>
                                </a:cxn>
                                <a:cxn ang="T14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71">
                                  <a:moveTo>
                                    <a:pt x="0" y="0"/>
                                  </a:moveTo>
                                  <a:lnTo>
                                    <a:pt x="33" y="71"/>
                                  </a:lnTo>
                                  <a:lnTo>
                                    <a:pt x="24" y="71"/>
                                  </a:lnTo>
                                  <a:lnTo>
                                    <a:pt x="11" y="3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1" name="Freeform 14"/>
                          <wps:cNvSpPr>
                            <a:spLocks/>
                          </wps:cNvSpPr>
                          <wps:spPr bwMode="auto">
                            <a:xfrm>
                              <a:off x="106045" y="5124627"/>
                              <a:ext cx="23813" cy="150813"/>
                            </a:xfrm>
                            <a:custGeom>
                              <a:avLst/>
                              <a:gdLst>
                                <a:gd name="T0" fmla="*/ 0 w 15"/>
                                <a:gd name="T1" fmla="*/ 0 h 95"/>
                                <a:gd name="T2" fmla="*/ 12700 w 15"/>
                                <a:gd name="T3" fmla="*/ 58738 h 95"/>
                                <a:gd name="T4" fmla="*/ 12700 w 15"/>
                                <a:gd name="T5" fmla="*/ 65088 h 95"/>
                                <a:gd name="T6" fmla="*/ 23813 w 15"/>
                                <a:gd name="T7" fmla="*/ 150813 h 95"/>
                                <a:gd name="T8" fmla="*/ 6350 w 15"/>
                                <a:gd name="T9" fmla="*/ 77788 h 95"/>
                                <a:gd name="T10" fmla="*/ 0 w 15"/>
                                <a:gd name="T11" fmla="*/ 0 h 95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15" h="95">
                                  <a:moveTo>
                                    <a:pt x="0" y="0"/>
                                  </a:moveTo>
                                  <a:lnTo>
                                    <a:pt x="8" y="37"/>
                                  </a:lnTo>
                                  <a:lnTo>
                                    <a:pt x="8" y="41"/>
                                  </a:lnTo>
                                  <a:lnTo>
                                    <a:pt x="15" y="95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2" name="Bentuk bebas 15"/>
                          <wps:cNvSpPr>
                            <a:spLocks/>
                          </wps:cNvSpPr>
                          <wps:spPr bwMode="auto">
                            <a:xfrm>
                              <a:off x="317182" y="4649964"/>
                              <a:ext cx="638175" cy="1241425"/>
                            </a:xfrm>
                            <a:custGeom>
                              <a:avLst/>
                              <a:gdLst>
                                <a:gd name="T0" fmla="*/ 638175 w 402"/>
                                <a:gd name="T1" fmla="*/ 0 h 782"/>
                                <a:gd name="T2" fmla="*/ 638175 w 402"/>
                                <a:gd name="T3" fmla="*/ 1588 h 782"/>
                                <a:gd name="T4" fmla="*/ 576263 w 402"/>
                                <a:gd name="T5" fmla="*/ 61913 h 782"/>
                                <a:gd name="T6" fmla="*/ 515938 w 402"/>
                                <a:gd name="T7" fmla="*/ 125413 h 782"/>
                                <a:gd name="T8" fmla="*/ 460375 w 402"/>
                                <a:gd name="T9" fmla="*/ 192088 h 782"/>
                                <a:gd name="T10" fmla="*/ 404813 w 402"/>
                                <a:gd name="T11" fmla="*/ 260350 h 782"/>
                                <a:gd name="T12" fmla="*/ 334963 w 402"/>
                                <a:gd name="T13" fmla="*/ 352425 h 782"/>
                                <a:gd name="T14" fmla="*/ 271463 w 402"/>
                                <a:gd name="T15" fmla="*/ 450850 h 782"/>
                                <a:gd name="T16" fmla="*/ 211138 w 402"/>
                                <a:gd name="T17" fmla="*/ 549275 h 782"/>
                                <a:gd name="T18" fmla="*/ 158750 w 402"/>
                                <a:gd name="T19" fmla="*/ 652463 h 782"/>
                                <a:gd name="T20" fmla="*/ 112713 w 402"/>
                                <a:gd name="T21" fmla="*/ 758825 h 782"/>
                                <a:gd name="T22" fmla="*/ 71438 w 402"/>
                                <a:gd name="T23" fmla="*/ 866775 h 782"/>
                                <a:gd name="T24" fmla="*/ 42863 w 402"/>
                                <a:gd name="T25" fmla="*/ 979488 h 782"/>
                                <a:gd name="T26" fmla="*/ 20638 w 402"/>
                                <a:gd name="T27" fmla="*/ 1093788 h 782"/>
                                <a:gd name="T28" fmla="*/ 11113 w 402"/>
                                <a:gd name="T29" fmla="*/ 1208088 h 782"/>
                                <a:gd name="T30" fmla="*/ 11113 w 402"/>
                                <a:gd name="T31" fmla="*/ 1241425 h 782"/>
                                <a:gd name="T32" fmla="*/ 0 w 402"/>
                                <a:gd name="T33" fmla="*/ 1214438 h 782"/>
                                <a:gd name="T34" fmla="*/ 1588 w 402"/>
                                <a:gd name="T35" fmla="*/ 1208088 h 782"/>
                                <a:gd name="T36" fmla="*/ 11113 w 402"/>
                                <a:gd name="T37" fmla="*/ 1092200 h 782"/>
                                <a:gd name="T38" fmla="*/ 33338 w 402"/>
                                <a:gd name="T39" fmla="*/ 977900 h 782"/>
                                <a:gd name="T40" fmla="*/ 63500 w 402"/>
                                <a:gd name="T41" fmla="*/ 865188 h 782"/>
                                <a:gd name="T42" fmla="*/ 104775 w 402"/>
                                <a:gd name="T43" fmla="*/ 754063 h 782"/>
                                <a:gd name="T44" fmla="*/ 150813 w 402"/>
                                <a:gd name="T45" fmla="*/ 649288 h 782"/>
                                <a:gd name="T46" fmla="*/ 206375 w 402"/>
                                <a:gd name="T47" fmla="*/ 544513 h 782"/>
                                <a:gd name="T48" fmla="*/ 265113 w 402"/>
                                <a:gd name="T49" fmla="*/ 446088 h 782"/>
                                <a:gd name="T50" fmla="*/ 331788 w 402"/>
                                <a:gd name="T51" fmla="*/ 349250 h 782"/>
                                <a:gd name="T52" fmla="*/ 401638 w 402"/>
                                <a:gd name="T53" fmla="*/ 258763 h 782"/>
                                <a:gd name="T54" fmla="*/ 455613 w 402"/>
                                <a:gd name="T55" fmla="*/ 190500 h 782"/>
                                <a:gd name="T56" fmla="*/ 514350 w 402"/>
                                <a:gd name="T57" fmla="*/ 123825 h 782"/>
                                <a:gd name="T58" fmla="*/ 574675 w 402"/>
                                <a:gd name="T59" fmla="*/ 60325 h 782"/>
                                <a:gd name="T60" fmla="*/ 638175 w 402"/>
                                <a:gd name="T61" fmla="*/ 0 h 782"/>
                                <a:gd name="T62" fmla="*/ 0 60000 65536"/>
                                <a:gd name="T63" fmla="*/ 0 60000 65536"/>
                                <a:gd name="T64" fmla="*/ 0 60000 65536"/>
                                <a:gd name="T65" fmla="*/ 0 60000 65536"/>
                                <a:gd name="T66" fmla="*/ 0 60000 65536"/>
                                <a:gd name="T67" fmla="*/ 0 60000 65536"/>
                                <a:gd name="T68" fmla="*/ 0 60000 65536"/>
                                <a:gd name="T69" fmla="*/ 0 60000 65536"/>
                                <a:gd name="T70" fmla="*/ 0 60000 65536"/>
                                <a:gd name="T71" fmla="*/ 0 60000 65536"/>
                                <a:gd name="T72" fmla="*/ 0 60000 65536"/>
                                <a:gd name="T73" fmla="*/ 0 60000 65536"/>
                                <a:gd name="T74" fmla="*/ 0 60000 65536"/>
                                <a:gd name="T75" fmla="*/ 0 60000 65536"/>
                                <a:gd name="T76" fmla="*/ 0 60000 65536"/>
                                <a:gd name="T77" fmla="*/ 0 60000 65536"/>
                                <a:gd name="T78" fmla="*/ 0 60000 65536"/>
                                <a:gd name="T79" fmla="*/ 0 60000 65536"/>
                                <a:gd name="T80" fmla="*/ 0 60000 65536"/>
                                <a:gd name="T81" fmla="*/ 0 60000 65536"/>
                                <a:gd name="T82" fmla="*/ 0 60000 65536"/>
                                <a:gd name="T83" fmla="*/ 0 60000 65536"/>
                                <a:gd name="T84" fmla="*/ 0 60000 65536"/>
                                <a:gd name="T85" fmla="*/ 0 60000 65536"/>
                                <a:gd name="T86" fmla="*/ 0 60000 65536"/>
                                <a:gd name="T87" fmla="*/ 0 60000 65536"/>
                                <a:gd name="T88" fmla="*/ 0 60000 65536"/>
                                <a:gd name="T89" fmla="*/ 0 60000 65536"/>
                                <a:gd name="T90" fmla="*/ 0 60000 65536"/>
                                <a:gd name="T91" fmla="*/ 0 60000 65536"/>
                                <a:gd name="T92" fmla="*/ 0 60000 65536"/>
                              </a:gdLst>
                              <a:ahLst/>
                              <a:cxnLst>
                                <a:cxn ang="T62">
                                  <a:pos x="T0" y="T1"/>
                                </a:cxn>
                                <a:cxn ang="T63">
                                  <a:pos x="T2" y="T3"/>
                                </a:cxn>
                                <a:cxn ang="T64">
                                  <a:pos x="T4" y="T5"/>
                                </a:cxn>
                                <a:cxn ang="T65">
                                  <a:pos x="T6" y="T7"/>
                                </a:cxn>
                                <a:cxn ang="T66">
                                  <a:pos x="T8" y="T9"/>
                                </a:cxn>
                                <a:cxn ang="T67">
                                  <a:pos x="T10" y="T11"/>
                                </a:cxn>
                                <a:cxn ang="T68">
                                  <a:pos x="T12" y="T13"/>
                                </a:cxn>
                                <a:cxn ang="T69">
                                  <a:pos x="T14" y="T15"/>
                                </a:cxn>
                                <a:cxn ang="T70">
                                  <a:pos x="T16" y="T17"/>
                                </a:cxn>
                                <a:cxn ang="T71">
                                  <a:pos x="T18" y="T19"/>
                                </a:cxn>
                                <a:cxn ang="T72">
                                  <a:pos x="T20" y="T21"/>
                                </a:cxn>
                                <a:cxn ang="T73">
                                  <a:pos x="T22" y="T23"/>
                                </a:cxn>
                                <a:cxn ang="T74">
                                  <a:pos x="T24" y="T25"/>
                                </a:cxn>
                                <a:cxn ang="T75">
                                  <a:pos x="T26" y="T27"/>
                                </a:cxn>
                                <a:cxn ang="T76">
                                  <a:pos x="T28" y="T29"/>
                                </a:cxn>
                                <a:cxn ang="T77">
                                  <a:pos x="T30" y="T31"/>
                                </a:cxn>
                                <a:cxn ang="T78">
                                  <a:pos x="T32" y="T33"/>
                                </a:cxn>
                                <a:cxn ang="T79">
                                  <a:pos x="T34" y="T35"/>
                                </a:cxn>
                                <a:cxn ang="T80">
                                  <a:pos x="T36" y="T37"/>
                                </a:cxn>
                                <a:cxn ang="T81">
                                  <a:pos x="T38" y="T39"/>
                                </a:cxn>
                                <a:cxn ang="T82">
                                  <a:pos x="T40" y="T41"/>
                                </a:cxn>
                                <a:cxn ang="T83">
                                  <a:pos x="T42" y="T43"/>
                                </a:cxn>
                                <a:cxn ang="T84">
                                  <a:pos x="T44" y="T45"/>
                                </a:cxn>
                                <a:cxn ang="T85">
                                  <a:pos x="T46" y="T47"/>
                                </a:cxn>
                                <a:cxn ang="T86">
                                  <a:pos x="T48" y="T49"/>
                                </a:cxn>
                                <a:cxn ang="T87">
                                  <a:pos x="T50" y="T51"/>
                                </a:cxn>
                                <a:cxn ang="T88">
                                  <a:pos x="T52" y="T53"/>
                                </a:cxn>
                                <a:cxn ang="T89">
                                  <a:pos x="T54" y="T55"/>
                                </a:cxn>
                                <a:cxn ang="T90">
                                  <a:pos x="T56" y="T57"/>
                                </a:cxn>
                                <a:cxn ang="T91">
                                  <a:pos x="T58" y="T59"/>
                                </a:cxn>
                                <a:cxn ang="T92">
                                  <a:pos x="T60" y="T61"/>
                                </a:cxn>
                              </a:cxnLst>
                              <a:rect l="0" t="0" r="r" b="b"/>
                              <a:pathLst>
                                <a:path w="402" h="782">
                                  <a:moveTo>
                                    <a:pt x="402" y="0"/>
                                  </a:moveTo>
                                  <a:lnTo>
                                    <a:pt x="402" y="1"/>
                                  </a:lnTo>
                                  <a:lnTo>
                                    <a:pt x="363" y="39"/>
                                  </a:lnTo>
                                  <a:lnTo>
                                    <a:pt x="325" y="79"/>
                                  </a:lnTo>
                                  <a:lnTo>
                                    <a:pt x="290" y="121"/>
                                  </a:lnTo>
                                  <a:lnTo>
                                    <a:pt x="255" y="164"/>
                                  </a:lnTo>
                                  <a:lnTo>
                                    <a:pt x="211" y="222"/>
                                  </a:lnTo>
                                  <a:lnTo>
                                    <a:pt x="171" y="284"/>
                                  </a:lnTo>
                                  <a:lnTo>
                                    <a:pt x="133" y="346"/>
                                  </a:lnTo>
                                  <a:lnTo>
                                    <a:pt x="100" y="411"/>
                                  </a:lnTo>
                                  <a:lnTo>
                                    <a:pt x="71" y="478"/>
                                  </a:lnTo>
                                  <a:lnTo>
                                    <a:pt x="45" y="546"/>
                                  </a:lnTo>
                                  <a:lnTo>
                                    <a:pt x="27" y="617"/>
                                  </a:lnTo>
                                  <a:lnTo>
                                    <a:pt x="13" y="689"/>
                                  </a:lnTo>
                                  <a:lnTo>
                                    <a:pt x="7" y="761"/>
                                  </a:lnTo>
                                  <a:lnTo>
                                    <a:pt x="7" y="782"/>
                                  </a:lnTo>
                                  <a:lnTo>
                                    <a:pt x="0" y="765"/>
                                  </a:lnTo>
                                  <a:lnTo>
                                    <a:pt x="1" y="761"/>
                                  </a:lnTo>
                                  <a:lnTo>
                                    <a:pt x="7" y="68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40" y="545"/>
                                  </a:lnTo>
                                  <a:lnTo>
                                    <a:pt x="66" y="475"/>
                                  </a:lnTo>
                                  <a:lnTo>
                                    <a:pt x="95" y="409"/>
                                  </a:lnTo>
                                  <a:lnTo>
                                    <a:pt x="130" y="343"/>
                                  </a:lnTo>
                                  <a:lnTo>
                                    <a:pt x="167" y="281"/>
                                  </a:lnTo>
                                  <a:lnTo>
                                    <a:pt x="209" y="220"/>
                                  </a:lnTo>
                                  <a:lnTo>
                                    <a:pt x="253" y="163"/>
                                  </a:lnTo>
                                  <a:lnTo>
                                    <a:pt x="287" y="120"/>
                                  </a:lnTo>
                                  <a:lnTo>
                                    <a:pt x="324" y="78"/>
                                  </a:lnTo>
                                  <a:lnTo>
                                    <a:pt x="362" y="38"/>
                                  </a:lnTo>
                                  <a:lnTo>
                                    <a:pt x="4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" name="Bentuk bebas 16"/>
                          <wps:cNvSpPr>
                            <a:spLocks/>
                          </wps:cNvSpPr>
                          <wps:spPr bwMode="auto">
                            <a:xfrm>
                              <a:off x="317182" y="5904089"/>
                              <a:ext cx="58738" cy="311150"/>
                            </a:xfrm>
                            <a:custGeom>
                              <a:avLst/>
                              <a:gdLst>
                                <a:gd name="T0" fmla="*/ 0 w 37"/>
                                <a:gd name="T1" fmla="*/ 0 h 196"/>
                                <a:gd name="T2" fmla="*/ 9525 w 37"/>
                                <a:gd name="T3" fmla="*/ 23813 h 196"/>
                                <a:gd name="T4" fmla="*/ 11113 w 37"/>
                                <a:gd name="T5" fmla="*/ 28575 h 196"/>
                                <a:gd name="T6" fmla="*/ 19050 w 37"/>
                                <a:gd name="T7" fmla="*/ 127000 h 196"/>
                                <a:gd name="T8" fmla="*/ 33338 w 37"/>
                                <a:gd name="T9" fmla="*/ 212725 h 196"/>
                                <a:gd name="T10" fmla="*/ 52388 w 37"/>
                                <a:gd name="T11" fmla="*/ 298450 h 196"/>
                                <a:gd name="T12" fmla="*/ 58738 w 37"/>
                                <a:gd name="T13" fmla="*/ 311150 h 196"/>
                                <a:gd name="T14" fmla="*/ 34925 w 37"/>
                                <a:gd name="T15" fmla="*/ 257175 h 196"/>
                                <a:gd name="T16" fmla="*/ 23813 w 37"/>
                                <a:gd name="T17" fmla="*/ 231775 h 196"/>
                                <a:gd name="T18" fmla="*/ 7938 w 37"/>
                                <a:gd name="T19" fmla="*/ 128588 h 196"/>
                                <a:gd name="T20" fmla="*/ 1588 w 37"/>
                                <a:gd name="T21" fmla="*/ 63500 h 196"/>
                                <a:gd name="T22" fmla="*/ 0 w 37"/>
                                <a:gd name="T23" fmla="*/ 0 h 19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60000 65536"/>
                                <a:gd name="T28" fmla="*/ 0 60000 65536"/>
                                <a:gd name="T29" fmla="*/ 0 60000 65536"/>
                                <a:gd name="T30" fmla="*/ 0 60000 65536"/>
                                <a:gd name="T31" fmla="*/ 0 60000 65536"/>
                                <a:gd name="T32" fmla="*/ 0 60000 65536"/>
                                <a:gd name="T33" fmla="*/ 0 60000 65536"/>
                                <a:gd name="T34" fmla="*/ 0 60000 65536"/>
                                <a:gd name="T35" fmla="*/ 0 60000 65536"/>
                              </a:gdLst>
                              <a:ahLst/>
                              <a:cxnLst>
                                <a:cxn ang="T24">
                                  <a:pos x="T0" y="T1"/>
                                </a:cxn>
                                <a:cxn ang="T25">
                                  <a:pos x="T2" y="T3"/>
                                </a:cxn>
                                <a:cxn ang="T26">
                                  <a:pos x="T4" y="T5"/>
                                </a:cxn>
                                <a:cxn ang="T27">
                                  <a:pos x="T6" y="T7"/>
                                </a:cxn>
                                <a:cxn ang="T28">
                                  <a:pos x="T8" y="T9"/>
                                </a:cxn>
                                <a:cxn ang="T29">
                                  <a:pos x="T10" y="T11"/>
                                </a:cxn>
                                <a:cxn ang="T30">
                                  <a:pos x="T12" y="T13"/>
                                </a:cxn>
                                <a:cxn ang="T31">
                                  <a:pos x="T14" y="T15"/>
                                </a:cxn>
                                <a:cxn ang="T32">
                                  <a:pos x="T16" y="T17"/>
                                </a:cxn>
                                <a:cxn ang="T33">
                                  <a:pos x="T18" y="T19"/>
                                </a:cxn>
                                <a:cxn ang="T34">
                                  <a:pos x="T20" y="T21"/>
                                </a:cxn>
                                <a:cxn ang="T35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7" h="196">
                                  <a:moveTo>
                                    <a:pt x="0" y="0"/>
                                  </a:moveTo>
                                  <a:lnTo>
                                    <a:pt x="6" y="15"/>
                                  </a:lnTo>
                                  <a:lnTo>
                                    <a:pt x="7" y="18"/>
                                  </a:lnTo>
                                  <a:lnTo>
                                    <a:pt x="12" y="80"/>
                                  </a:lnTo>
                                  <a:lnTo>
                                    <a:pt x="21" y="134"/>
                                  </a:lnTo>
                                  <a:lnTo>
                                    <a:pt x="33" y="188"/>
                                  </a:lnTo>
                                  <a:lnTo>
                                    <a:pt x="37" y="196"/>
                                  </a:lnTo>
                                  <a:lnTo>
                                    <a:pt x="22" y="162"/>
                                  </a:lnTo>
                                  <a:lnTo>
                                    <a:pt x="15" y="146"/>
                                  </a:lnTo>
                                  <a:lnTo>
                                    <a:pt x="5" y="81"/>
                                  </a:lnTo>
                                  <a:lnTo>
                                    <a:pt x="1" y="4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" name="Bentuk bebas 17"/>
                          <wps:cNvSpPr>
                            <a:spLocks/>
                          </wps:cNvSpPr>
                          <wps:spPr bwMode="auto">
                            <a:xfrm>
                              <a:off x="363220" y="6223177"/>
                              <a:ext cx="49213" cy="104775"/>
                            </a:xfrm>
                            <a:custGeom>
                              <a:avLst/>
                              <a:gdLst>
                                <a:gd name="T0" fmla="*/ 0 w 31"/>
                                <a:gd name="T1" fmla="*/ 0 h 66"/>
                                <a:gd name="T2" fmla="*/ 49213 w 31"/>
                                <a:gd name="T3" fmla="*/ 104775 h 66"/>
                                <a:gd name="T4" fmla="*/ 38100 w 31"/>
                                <a:gd name="T5" fmla="*/ 104775 h 66"/>
                                <a:gd name="T6" fmla="*/ 0 w 31"/>
                                <a:gd name="T7" fmla="*/ 0 h 66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31" h="66">
                                  <a:moveTo>
                                    <a:pt x="0" y="0"/>
                                  </a:moveTo>
                                  <a:lnTo>
                                    <a:pt x="31" y="66"/>
                                  </a:lnTo>
                                  <a:lnTo>
                                    <a:pt x="24" y="6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" name="Bentuk bebas 18"/>
                          <wps:cNvSpPr>
                            <a:spLocks/>
                          </wps:cNvSpPr>
                          <wps:spPr bwMode="auto">
                            <a:xfrm>
                              <a:off x="317182" y="5864402"/>
                              <a:ext cx="11113" cy="68263"/>
                            </a:xfrm>
                            <a:custGeom>
                              <a:avLst/>
                              <a:gdLst>
                                <a:gd name="T0" fmla="*/ 0 w 7"/>
                                <a:gd name="T1" fmla="*/ 0 h 43"/>
                                <a:gd name="T2" fmla="*/ 11113 w 7"/>
                                <a:gd name="T3" fmla="*/ 26988 h 43"/>
                                <a:gd name="T4" fmla="*/ 11113 w 7"/>
                                <a:gd name="T5" fmla="*/ 68263 h 43"/>
                                <a:gd name="T6" fmla="*/ 9525 w 7"/>
                                <a:gd name="T7" fmla="*/ 63500 h 43"/>
                                <a:gd name="T8" fmla="*/ 0 w 7"/>
                                <a:gd name="T9" fmla="*/ 39688 h 43"/>
                                <a:gd name="T10" fmla="*/ 0 w 7"/>
                                <a:gd name="T11" fmla="*/ 0 h 43"/>
                                <a:gd name="T12" fmla="*/ 0 60000 65536"/>
                                <a:gd name="T13" fmla="*/ 0 60000 65536"/>
                                <a:gd name="T14" fmla="*/ 0 60000 65536"/>
                                <a:gd name="T15" fmla="*/ 0 60000 65536"/>
                                <a:gd name="T16" fmla="*/ 0 60000 65536"/>
                                <a:gd name="T17" fmla="*/ 0 60000 65536"/>
                              </a:gdLst>
                              <a:ahLst/>
                              <a:cxnLst>
                                <a:cxn ang="T12">
                                  <a:pos x="T0" y="T1"/>
                                </a:cxn>
                                <a:cxn ang="T13">
                                  <a:pos x="T2" y="T3"/>
                                </a:cxn>
                                <a:cxn ang="T14">
                                  <a:pos x="T4" y="T5"/>
                                </a:cxn>
                                <a:cxn ang="T15">
                                  <a:pos x="T6" y="T7"/>
                                </a:cxn>
                                <a:cxn ang="T16">
                                  <a:pos x="T8" y="T9"/>
                                </a:cxn>
                                <a:cxn ang="T17">
                                  <a:pos x="T10" y="T11"/>
                                </a:cxn>
                              </a:cxnLst>
                              <a:rect l="0" t="0" r="r" b="b"/>
                              <a:pathLst>
                                <a:path w="7" h="43">
                                  <a:moveTo>
                                    <a:pt x="0" y="0"/>
                                  </a:moveTo>
                                  <a:lnTo>
                                    <a:pt x="7" y="17"/>
                                  </a:lnTo>
                                  <a:lnTo>
                                    <a:pt x="7" y="43"/>
                                  </a:lnTo>
                                  <a:lnTo>
                                    <a:pt x="6" y="40"/>
                                  </a:lnTo>
                                  <a:lnTo>
                                    <a:pt x="0" y="2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6" name="Bentuk bebas 19"/>
                          <wps:cNvSpPr>
                            <a:spLocks/>
                          </wps:cNvSpPr>
                          <wps:spPr bwMode="auto">
                            <a:xfrm>
                              <a:off x="340995" y="6135864"/>
                              <a:ext cx="73025" cy="192088"/>
                            </a:xfrm>
                            <a:custGeom>
                              <a:avLst/>
                              <a:gdLst>
                                <a:gd name="T0" fmla="*/ 0 w 46"/>
                                <a:gd name="T1" fmla="*/ 0 h 121"/>
                                <a:gd name="T2" fmla="*/ 11113 w 46"/>
                                <a:gd name="T3" fmla="*/ 25400 h 121"/>
                                <a:gd name="T4" fmla="*/ 34925 w 46"/>
                                <a:gd name="T5" fmla="*/ 79375 h 121"/>
                                <a:gd name="T6" fmla="*/ 52388 w 46"/>
                                <a:gd name="T7" fmla="*/ 136525 h 121"/>
                                <a:gd name="T8" fmla="*/ 73025 w 46"/>
                                <a:gd name="T9" fmla="*/ 192088 h 121"/>
                                <a:gd name="T10" fmla="*/ 71438 w 46"/>
                                <a:gd name="T11" fmla="*/ 192088 h 121"/>
                                <a:gd name="T12" fmla="*/ 22225 w 46"/>
                                <a:gd name="T13" fmla="*/ 87313 h 121"/>
                                <a:gd name="T14" fmla="*/ 17463 w 46"/>
                                <a:gd name="T15" fmla="*/ 69850 h 121"/>
                                <a:gd name="T16" fmla="*/ 0 w 46"/>
                                <a:gd name="T17" fmla="*/ 0 h 121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6" h="121">
                                  <a:moveTo>
                                    <a:pt x="0" y="0"/>
                                  </a:moveTo>
                                  <a:lnTo>
                                    <a:pt x="7" y="16"/>
                                  </a:lnTo>
                                  <a:lnTo>
                                    <a:pt x="22" y="50"/>
                                  </a:lnTo>
                                  <a:lnTo>
                                    <a:pt x="33" y="86"/>
                                  </a:lnTo>
                                  <a:lnTo>
                                    <a:pt x="46" y="121"/>
                                  </a:lnTo>
                                  <a:lnTo>
                                    <a:pt x="45" y="121"/>
                                  </a:lnTo>
                                  <a:lnTo>
                                    <a:pt x="14" y="55"/>
                                  </a:lnTo>
                                  <a:lnTo>
                                    <a:pt x="11" y="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546A">
                                <a:alpha val="20000"/>
                              </a:srgbClr>
                            </a:solidFill>
                            <a:ln w="0">
                              <a:solidFill>
                                <a:srgbClr val="44546A">
                                  <a:alpha val="20000"/>
                                </a:srgbClr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844B970" id="Group 311" o:spid="_x0000_s1026" style="position:absolute;margin-left:-75.35pt;margin-top:16.25pt;width:183.5pt;height:374.8pt;z-index:251667456" coordorigin="806,42118" coordsize="13062,31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">
                <v:group id="Grup 6" o:spid="_x0000_s1027" style="position:absolute;left:1410;top:42118;width:10478;height:31210" coordorigin="1410,42118" coordsize="10477,3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R1mM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NJ7A+0w4AnL5CwAA//8DAFBLAQItABQABgAIAAAAIQDb4fbL7gAAAIUBAAATAAAAAAAAAAAA&#10;AAAAAAAAAABbQ29udGVudF9UeXBlc10ueG1sUEsBAi0AFAAGAAgAAAAhAFr0LFu/AAAAFQEAAAsA&#10;AAAAAAAAAAAAAAAAHwEAAF9yZWxzLy5yZWxzUEsBAi0AFAAGAAgAAAAhAPxHWYzEAAAA3AAAAA8A&#10;AAAAAAAAAAAAAAAABwIAAGRycy9kb3ducmV2LnhtbFBLBQYAAAAAAwADALcAAAD4AgAAAAA=&#10;">
                  <o:lock v:ext="edit" aspectratio="t"/>
                  <v:shape id="Bentuk bebas 20" o:spid="_x0000_s1028" style="position:absolute;left:3696;top:62168;width:1937;height:6985;visibility:visible;mso-wrap-style:square;v-text-anchor:top" coordsize="122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" path="m,l39,152,84,304r38,113l122,440,76,306,39,180,6,53,,xe" fillcolor="#44546a" strokecolor="#44546a" strokeweight="0">
                    <v:path arrowok="t" o:connecttype="custom" o:connectlocs="0,0;98286888,383063750;211693125,766127500;307459063,1050905950;307459063,1108868750;191531875,771167813;98286888,453628125;15120938,133569075;0,0" o:connectangles="0,0,0,0,0,0,0,0,0"/>
                  </v:shape>
                  <v:shape id="Bentuk bebas 21" o:spid="_x0000_s1029" style="position:absolute;left:5728;top:69058;width:1842;height:4270;visibility:visible;mso-wrap-style:square;v-text-anchor:top" coordsize="116,2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" path="m,l8,19,37,93r30,74l116,269r-8,l60,169,30,98,1,25,,xe" fillcolor="#44546a" strokecolor="#44546a" strokeweight="0">
                    <v:path arrowok="t" o:connecttype="custom" o:connectlocs="0,0;20161250,47883819;93246575,234375599;168851263,420867380;292338125,677923619;272176875,677923619;151209375,425907699;75604688,246975602;2520950,63004774;0,0" o:connectangles="0,0,0,0,0,0,0,0,0,0"/>
                  </v:shape>
                  <v:shape id="Bentuk bebas 22" o:spid="_x0000_s1030" style="position:absolute;left:1410;top:42118;width:2223;height:20193;visibility:visible;mso-wrap-style:square;v-text-anchor:top" coordsize="140,1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" path="m,l,,1,79r2,80l12,317,23,476,39,634,58,792,83,948r24,138l135,1223r5,49l138,1262,105,1106,77,949,53,792,35,634,20,476,9,317,2,159,,79,,xe" fillcolor="#44546a" strokecolor="#44546a" strokeweight="0">
                    <v:path arrowok="t" o:connecttype="custom" o:connectlocs="0,0;0,0;2520950,199093138;7561263,400705638;30241875,798890325;57964388,1199594375;98286888,1597779063;146169063,1995963750;209173763,2147483646;269657513,2147483646;340221888,2147483646;352821875,2147483646;347781563,2147483646;264617200,2147483646;194052825,2147483646;133569075,1995963750;88206263,1597779063;50403125,1199594375;22682200,798890325;5040313,400705638;0,199093138;0,0" o:connectangles="0,0,0,0,0,0,0,0,0,0,0,0,0,0,0,0,0,0,0,0,0,0"/>
                  </v:shape>
                  <v:shape id="Bentuk bebas 23" o:spid="_x0000_s1031" style="position:absolute;left:3410;top:48611;width:715;height:13557;visibility:visible;mso-wrap-style:square;v-text-anchor:top" coordsize="45,8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" path="m45,r,l35,66r-9,67l14,267,6,401,3,534,6,669r8,134l18,854r,-3l9,814,8,803,1,669,,534,3,401,12,267,25,132,34,66,45,xe" fillcolor="#44546a" strokecolor="#44546a" strokeweight="0">
                    <v:path arrowok="t" o:connecttype="custom" o:connectlocs="113408619,0;113408619,0;88206880,166330313;65524521,335181575;35282434,672882513;15121043,1010583450;7561315,1345763438;15121043,1685985325;35282434,2023686263;45363130,2147483646;45363130,2144653763;22682359,2051407188;20161391,2023686263;2520968,1685985325;0,1345763438;7561315,1010583450;30242087,672882513;63005141,332660625;85685912,166330313;113408619,0" o:connectangles="0,0,0,0,0,0,0,0,0,0,0,0,0,0,0,0,0,0,0,0"/>
                  </v:shape>
                  <v:shape id="Bentuk bebas 24" o:spid="_x0000_s1032" style="position:absolute;left:3633;top:62311;width:2444;height:9985;visibility:visible;mso-wrap-style:square;v-text-anchor:top" coordsize="154,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" path="m,l10,44r11,82l34,207r19,86l75,380r25,86l120,521r21,55l152,618r2,11l140,595,115,532,93,468,67,383,47,295,28,207,12,104,,xe" fillcolor="#44546a" strokecolor="#44546a" strokeweight="0">
                    <v:path arrowok="t" o:connecttype="custom" o:connectlocs="0,0;25201563,110886931;52924075,317539847;85685313,521673399;133569075,738406945;189012513,957659855;252015625,1174393401;302418750,1313002857;355342825,1451610727;383063750,1557457342;388104063,1585179869;352821875,1499494513;289818763,1340723796;234375325,1179433716;168851263,965221121;118448138,743447260;70564375,521673399;30241875,262096381;0,0" o:connectangles="0,0,0,0,0,0,0,0,0,0,0,0,0,0,0,0,0,0,0"/>
                  </v:shape>
                  <v:shape id="Bentuk bebas 25" o:spid="_x0000_s1033" style="position:absolute;left:6204;top:72233;width:524;height:1095;visibility:visible;mso-wrap-style:square;v-text-anchor:top" coordsize="33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" path="m,l33,69r-9,l12,35,,xe" fillcolor="#44546a" strokecolor="#44546a" strokeweight="0">
                    <v:path arrowok="t" o:connecttype="custom" o:connectlocs="0,0;83166744,173892369;60484327,173892369;30242164,88206665;0,0" o:connectangles="0,0,0,0,0"/>
                  </v:shape>
                  <v:shape id="Bentuk bebas 26" o:spid="_x0000_s1034" style="position:absolute;left:3553;top:61533;width:238;height:1476;visibility:visible;mso-wrap-style:square;v-text-anchor:top" coordsize="15,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" path="m,l9,37r,3l15,93,5,49,,xe" fillcolor="#44546a" strokecolor="#44546a" strokeweight="0">
                    <v:path arrowok="t" o:connecttype="custom" o:connectlocs="0,0;22682676,93246891;22682676,100806591;37803931,234376119;12601840,123488868;0,0" o:connectangles="0,0,0,0,0,0"/>
                  </v:shape>
                  <v:shape id="Bentuk bebas 27" o:spid="_x0000_s1035" style="position:absolute;left:5633;top:56897;width:6255;height:12161;visibility:visible;mso-wrap-style:square;v-text-anchor:top" coordsize="394,7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" path="m394,r,l356,38,319,77r-35,40l249,160r-42,58l168,276r-37,63l98,402,69,467,45,535,26,604,14,673,7,746,6,766,,749r1,-5l7,673,21,603,40,533,65,466,94,400r33,-64l164,275r40,-60l248,158r34,-42l318,76,354,37,394,xe" fillcolor="#44546a" strokecolor="#44546a" strokeweight="0">
                    <v:path arrowok="t" o:connecttype="custom" o:connectlocs="992941563,0;992941563,0;897175625,95765938;803930638,194052825;715724375,294859075;627519700,403225000;521673138,549394063;423386250,695563125;330141263,854333763;246975313,1013102813;173891575,1176913763;113407825,1348284388;65524063,1522174375;35282188,1696065950;17641888,1880036563;15120938,1930439688;0,1887597825;2520950,1874996250;17641888,1696065950;52924075,1519655013;100806250,1343244075;163810950,1174392813;236894688,1008062500;320060638,846772500;413305625,693043763;514111875,541834388;624998750,398184688;710684063,292338125;801409688,191531875;892135313,93246575;992941563,0" o:connectangles="0,0,0,0,0,0,0,0,0,0,0,0,0,0,0,0,0,0,0,0,0,0,0,0,0,0,0,0,0,0,0"/>
                  </v:shape>
                  <v:shape id="Bentuk bebas 28" o:spid="_x0000_s1036" style="position:absolute;left:5633;top:69153;width:571;height:3080;visibility:visible;mso-wrap-style:square;v-text-anchor:top" coordsize="36,1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" path="m,l6,16r1,3l11,80r9,52l33,185r3,9l21,161,15,145,5,81,1,41,,xe" fillcolor="#44546a" strokecolor="#44546a" strokeweight="0">
                    <v:path arrowok="t" o:connecttype="custom" o:connectlocs="0,0;15120938,40322500;17641888,47883763;27722513,201612500;50403125,332660625;83165950,466229700;90725625,488910313;52924075,405745950;37803138,365423450;12601575,204133450;2520950,103327200;0,0" o:connectangles="0,0,0,0,0,0,0,0,0,0,0,0"/>
                  </v:shape>
                  <v:shape id="Bentuk bebas 29" o:spid="_x0000_s1037" style="position:absolute;left:6077;top:72296;width:493;height:1032;visibility:visible;mso-wrap-style:square;v-text-anchor:top" coordsize="31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" path="m,l31,65r-8,l,xe" fillcolor="#44546a" strokecolor="#44546a" strokeweight="0">
                    <v:path arrowok="t" o:connecttype="custom" o:connectlocs="0,0;78126431,163811744;57964976,163811744;0,0" o:connectangles="0,0,0,0"/>
                  </v:shape>
                  <v:shape id="Bentuk bebas 30" o:spid="_x0000_s1038" style="position:absolute;left:5633;top:68788;width:111;height:666;visibility:visible;mso-wrap-style:square;v-text-anchor:top" coordsize="7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" path="m,l6,17,7,42,6,39,,23,,xe" fillcolor="#44546a" strokecolor="#44546a" strokeweight="0">
                    <v:path arrowok="t" o:connecttype="custom" o:connectlocs="0,0;15121618,42843450;17642681,105846563;15121618,98286888;0,57964388;0,0" o:connectangles="0,0,0,0,0,0"/>
                  </v:shape>
                  <v:shape id="Bentuk bebas 31" o:spid="_x0000_s1039" style="position:absolute;left:5871;top:71455;width:714;height:1873;visibility:visible;mso-wrap-style:square;v-text-anchor:top" coordsize="45,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" path="m,l6,16,21,49,33,84r12,34l44,118,13,53,11,42,,xe" fillcolor="#44546a" strokecolor="#44546a" strokeweight="0">
                    <v:path arrowok="t" o:connecttype="custom" o:connectlocs="0,0;15121043,40322500;52924445,123488450;83166532,211693125;113408619,297378438;110887651,297378438;32763054,133569075;27722707,105846563;0,0" o:connectangles="0,0,0,0,0,0,0,0,0"/>
                  </v:shape>
                </v:group>
                <v:group id="Grup 7" o:spid="_x0000_s1040" style="position:absolute;left:806;top:48269;width:13063;height:25059" coordorigin="806,46499" coordsize="8747,16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wgt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Np3D/5lwBOTmDwAA//8DAFBLAQItABQABgAIAAAAIQDb4fbL7gAAAIUBAAATAAAAAAAAAAAA&#10;AAAAAAAAAABbQ29udGVudF9UeXBlc10ueG1sUEsBAi0AFAAGAAgAAAAhAFr0LFu/AAAAFQEAAAsA&#10;AAAAAAAAAAAAAAAAHwEAAF9yZWxzLy5yZWxzUEsBAi0AFAAGAAgAAAAhAL3CC0XEAAAA3AAAAA8A&#10;AAAAAAAAAAAAAAAABwIAAGRycy9kb3ducmV2LnhtbFBLBQYAAAAAAwADALcAAAD4AgAAAAA=&#10;">
                  <o:lock v:ext="edit" aspectratio="t"/>
                  <v:shape id="Freeform 8" o:spid="_x0000_s1041" style="position:absolute;left:1187;top:51897;width:1984;height:7143;visibility:visible;mso-wrap-style:square;v-text-anchor:top" coordsize="125,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" path="m,l41,155,86,309r39,116l125,450,79,311,41,183,7,54,,xe" fillcolor="#44546a" strokecolor="#44546a" strokeweight="0">
                    <v:fill opacity="13107f"/>
                    <v:stroke opacity="13107f"/>
                    <v:path arrowok="t" o:connecttype="custom" o:connectlocs="0,0;103327460,390625013;216733984,778729075;315021119,1071067200;315021119,1134070313;199093639,783769388;103327460,461189388;17641932,136088438;0,0" o:connectangles="0,0,0,0,0,0,0,0,0"/>
                  </v:shape>
                  <v:shape id="Freeform 9" o:spid="_x0000_s1042" style="position:absolute;left:3282;top:58913;width:1874;height:4366;visibility:visible;mso-wrap-style:square;v-text-anchor:top" coordsize="118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" path="m,l8,20,37,96r32,74l118,275r-9,l61,174,30,100,,26,,xe" fillcolor="#44546a" strokecolor="#44546a" strokeweight="0">
                    <v:fill opacity="13107f"/>
                    <v:stroke opacity="13107f"/>
                    <v:path arrowok="t" o:connecttype="custom" o:connectlocs="0,0;20161250,50403183;93246575,241935277;173891575,428427053;297378438,693044556;274697825,693044556;153730325,438507690;75604688,252015914;0,65524138;0,0" o:connectangles="0,0,0,0,0,0,0,0,0,0"/>
                  </v:shape>
                  <v:shape id="Freeform 10" o:spid="_x0000_s1043" style="position:absolute;left:806;top:50103;width:317;height:1921;visibility:visible;mso-wrap-style:square;v-text-anchor:top" coordsize="20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" path="m,l16,72r4,49l18,112,,31,,xe" fillcolor="#44546a" strokecolor="#44546a" strokeweight="0">
                    <v:fill opacity="13107f"/>
                    <v:stroke opacity="13107f"/>
                    <v:path arrowok="t" o:connecttype="custom" o:connectlocs="0,0;40322500,181451722;50403125,304940494;45362813,282258235;0,78125841;0,0" o:connectangles="0,0,0,0,0,0"/>
                  </v:shape>
                  <v:shape id="Freeform 12" o:spid="_x0000_s1044" style="position:absolute;left:1123;top:52024;width:2509;height:10207;visibility:visible;mso-wrap-style:square;v-text-anchor:top" coordsize="158,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" path="m,l11,46r11,83l36,211r19,90l76,389r27,87l123,533r21,55l155,632r3,11l142,608,118,544,95,478,69,391,47,302,29,212,13,107,,xe" fillcolor="#44546a" strokecolor="#44546a" strokeweight="0">
                    <v:fill opacity="13107f"/>
                    <v:stroke opacity="13107f"/>
                    <v:path arrowok="t" o:connecttype="custom" o:connectlocs="0,0;27722513,115927244;55443438,325101109;90725625,531754023;138609388,758568197;191531875,980342055;259576888,1199594963;309980013,1343244733;362902500,1481852601;390625013,1592739530;398184688,1620462056;357862188,1532255751;297378438,1370965672;239415638,1204635278;173891575,985382370;118448138,761087560;73085325,534273387;32762825,269657645;0,0" o:connectangles="0,0,0,0,0,0,0,0,0,0,0,0,0,0,0,0,0,0,0"/>
                  </v:shape>
                  <v:shape id="Freeform 13" o:spid="_x0000_s1045" style="position:absolute;left:3759;top:62152;width:524;height:1127;visibility:visible;mso-wrap-style:square;v-text-anchor:top" coordsize="33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" path="m,l33,71r-9,l11,36,,xe" fillcolor="#44546a" strokecolor="#44546a" strokeweight="0">
                    <v:fill opacity="13107f"/>
                    <v:stroke opacity="13107f"/>
                    <v:path arrowok="t" o:connecttype="custom" o:connectlocs="0,0;83166744,178932681;60484327,178932681;27722777,90726027;0,0" o:connectangles="0,0,0,0,0"/>
                  </v:shape>
                  <v:shape id="Freeform 14" o:spid="_x0000_s1046" style="position:absolute;left:1060;top:51246;width:238;height:1508;visibility:visible;mso-wrap-style:square;v-text-anchor:top" coordsize="15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" path="m,l8,37r,4l15,95,4,49,,xe" fillcolor="#44546a" strokecolor="#44546a" strokeweight="0">
                    <v:fill opacity="13107f"/>
                    <v:stroke opacity="13107f"/>
                    <v:path arrowok="t" o:connecttype="custom" o:connectlocs="0,0;20161673,93246884;20161673,103327543;37803931,239416431;10080837,123488859;0,0" o:connectangles="0,0,0,0,0,0"/>
                  </v:shape>
                  <v:shape id="Bentuk bebas 15" o:spid="_x0000_s1047" style="position:absolute;left:3171;top:46499;width:6382;height:12414;visibility:visible;mso-wrap-style:square;v-text-anchor:top" coordsize="402,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" path="m402,r,1l363,39,325,79r-35,42l255,164r-44,58l171,284r-38,62l100,411,71,478,45,546,27,617,13,689,7,761r,21l,765r1,-4l7,688,21,616,40,545,66,475,95,409r35,-66l167,281r42,-61l253,163r34,-43l324,78,362,38,402,xe" fillcolor="#44546a" strokecolor="#44546a" strokeweight="0">
                    <v:fill opacity="13107f"/>
                    <v:stroke opacity="13107f"/>
                    <v:path arrowok="t" o:connecttype="custom" o:connectlocs="1013102813,0;1013102813,2520950;914817513,98286888;819051575,199093138;730845313,304939700;642640638,413305625;531753763,559474688;430947513,715724375;335181575,871974063;252015625,1035785013;178931888,1204634688;113407825,1376005313;68045013,1554937200;32762825,1736388450;17641888,1917839700;17641888,1970762188;0,1927920325;2520950,1917839700;17641888,1733867500;52924075,1552416250;100806250,1373485950;166330313,1197075013;239415638,1030744700;327620313,864414388;420866888,708164700;526713450,554434375;637600325,410786263;723285638,302418750;816530625,196572188;912296563,95765938;1013102813,0" o:connectangles="0,0,0,0,0,0,0,0,0,0,0,0,0,0,0,0,0,0,0,0,0,0,0,0,0,0,0,0,0,0,0"/>
                  </v:shape>
                  <v:shape id="Bentuk bebas 16" o:spid="_x0000_s1048" style="position:absolute;left:3171;top:59040;width:588;height:3112;visibility:visible;mso-wrap-style:square;v-text-anchor:top" coordsize="37,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" path="m,l6,15r1,3l12,80r9,54l33,188r4,8l22,162,15,146,5,81,1,40,,xe" fillcolor="#44546a" strokecolor="#44546a" strokeweight="0">
                    <v:fill opacity="13107f"/>
                    <v:stroke opacity="13107f"/>
                    <v:path arrowok="t" o:connecttype="custom" o:connectlocs="0,0;15121066,37803138;17642038,45362813;30242132,201612500;52924526,337700938;83166658,473789375;93247369,493950625;55443909,408265313;37803459,367942813;12601682,204133450;2520971,100806250;0,0" o:connectangles="0,0,0,0,0,0,0,0,0,0,0,0"/>
                  </v:shape>
                  <v:shape id="Bentuk bebas 17" o:spid="_x0000_s1049" style="position:absolute;left:3632;top:62231;width:492;height:1048;visibility:visible;mso-wrap-style:square;v-text-anchor:top" coordsize="31,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" path="m,l31,66r-7,l,xe" fillcolor="#44546a" strokecolor="#44546a" strokeweight="0">
                    <v:fill opacity="13107f"/>
                    <v:stroke opacity="13107f"/>
                    <v:path arrowok="t" o:connecttype="custom" o:connectlocs="0,0;78126431,166330313;60484365,166330313;0,0" o:connectangles="0,0,0,0"/>
                  </v:shape>
                  <v:shape id="Bentuk bebas 18" o:spid="_x0000_s1050" style="position:absolute;left:3171;top:58644;width:111;height:682;visibility:visible;mso-wrap-style:square;v-text-anchor:top" coordsize="7,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" path="m,l7,17r,26l6,40,,25,,xe" fillcolor="#44546a" strokecolor="#44546a" strokeweight="0">
                    <v:fill opacity="13107f"/>
                    <v:stroke opacity="13107f"/>
                    <v:path arrowok="t" o:connecttype="custom" o:connectlocs="0,0;17642681,42843764;17642681,108368306;15121618,100806988;0,63005161;0,0" o:connectangles="0,0,0,0,0,0"/>
                  </v:shape>
                  <v:shape id="Bentuk bebas 19" o:spid="_x0000_s1051" style="position:absolute;left:3409;top:61358;width:731;height:1921;visibility:visible;mso-wrap-style:square;v-text-anchor:top" coordsize="46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" path="m,l7,16,22,50,33,86r13,35l45,121,14,55,11,44,,xe" fillcolor="#44546a" strokecolor="#44546a" strokeweight="0">
                    <v:fill opacity="13107f"/>
                    <v:stroke opacity="13107f"/>
                    <v:path arrowok="t" o:connecttype="custom" o:connectlocs="0,0;17641888,40322605;55443438,126008140;83165950,216734002;115927188,304940494;113407825,304940494;35282188,138609748;27722513,110887164;0,0" o:connectangles="0,0,0,0,0,0,0,0,0"/>
                  </v:shape>
                </v:group>
              </v:group>
            </w:pict>
          </mc:Fallback>
        </mc:AlternateContent>
      </w:r>
    </w:p>
    <w:p w14:paraId="1680FAAC" w14:textId="0639D94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D1D47C3" w14:textId="6654FBAB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756F549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E0CA54B" w14:textId="0EB6D8EF" w:rsidR="003E4739" w:rsidRDefault="00AB319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16F8574" wp14:editId="2EB730B6">
                <wp:simplePos x="0" y="0"/>
                <wp:positionH relativeFrom="column">
                  <wp:posOffset>401331</wp:posOffset>
                </wp:positionH>
                <wp:positionV relativeFrom="paragraph">
                  <wp:posOffset>277813</wp:posOffset>
                </wp:positionV>
                <wp:extent cx="2207185" cy="225138"/>
                <wp:effectExtent l="476568" t="0" r="536892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600478">
                          <a:off x="0" y="0"/>
                          <a:ext cx="2207185" cy="22513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0CA81" id="Rectangle 11" o:spid="_x0000_s1026" style="position:absolute;margin-left:31.6pt;margin-top:21.9pt;width:173.8pt;height:17.75pt;rotation:3932682fd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" fillcolor="white [3212]" stroked="f" strokeweight="2pt"/>
            </w:pict>
          </mc:Fallback>
        </mc:AlternateContent>
      </w:r>
    </w:p>
    <w:p w14:paraId="462E1BCB" w14:textId="590ACF12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71ED03CC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2CB7AD22" w14:textId="391B2F9D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1D79CD4A" w14:textId="77777777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64C564D9" w14:textId="67DCDCF8" w:rsidR="003E4739" w:rsidRDefault="003E4739">
      <w:pPr>
        <w:spacing w:after="200" w:line="276" w:lineRule="auto"/>
        <w:ind w:firstLine="0"/>
        <w:jc w:val="left"/>
        <w:rPr>
          <w:lang w:val="id-ID"/>
        </w:rPr>
      </w:pPr>
    </w:p>
    <w:p w14:paraId="03BAD84A" w14:textId="2FD33970" w:rsidR="003E4739" w:rsidRDefault="003E4739">
      <w:pPr>
        <w:spacing w:after="200" w:line="276" w:lineRule="auto"/>
        <w:ind w:firstLine="0"/>
        <w:jc w:val="left"/>
        <w:rPr>
          <w:lang w:val="id-ID"/>
        </w:rPr>
      </w:pPr>
      <w:bookmarkStart w:id="1" w:name="_Hlk34717250"/>
      <w:bookmarkEnd w:id="1"/>
    </w:p>
    <w:p w14:paraId="3208413C" w14:textId="554F4325" w:rsidR="003E4739" w:rsidRDefault="003403B6">
      <w:pPr>
        <w:spacing w:after="200" w:line="276" w:lineRule="auto"/>
        <w:ind w:firstLine="0"/>
        <w:jc w:val="left"/>
        <w:rPr>
          <w:lang w:val="id-ID"/>
        </w:rPr>
      </w:pPr>
      <w:r w:rsidRPr="00251BE6">
        <w:rPr>
          <w:b/>
          <w:noProof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0DC027" wp14:editId="5CCFCAE4">
                <wp:simplePos x="0" y="0"/>
                <wp:positionH relativeFrom="page">
                  <wp:align>center</wp:align>
                </wp:positionH>
                <wp:positionV relativeFrom="paragraph">
                  <wp:posOffset>272415</wp:posOffset>
                </wp:positionV>
                <wp:extent cx="5889890" cy="456551"/>
                <wp:effectExtent l="0" t="0" r="0" b="127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9890" cy="456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B24274" w14:textId="77777777" w:rsidR="00BB5801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KOMPLEK PERKANTORAN CIMAJA JL. RAYA CISOLOK KM. </w:t>
                            </w:r>
                            <w:proofErr w:type="gramStart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  TELP</w:t>
                            </w:r>
                            <w:proofErr w:type="gramEnd"/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 (0266) 436423, 436424</w:t>
                            </w:r>
                          </w:p>
                          <w:p w14:paraId="6FAC2D6F" w14:textId="77777777" w:rsidR="00BB5801" w:rsidRPr="00167B1A" w:rsidRDefault="00BB5801" w:rsidP="00B244D5">
                            <w:pPr>
                              <w:ind w:firstLine="0"/>
                              <w:jc w:val="center"/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1A">
                              <w:rPr>
                                <w:rFonts w:ascii="Bahnschrift SemiBold SemiConden" w:hAnsi="Bahnschrift SemiBold SemiConden"/>
                                <w:color w:val="000000" w:themeColor="text1"/>
                                <w:sz w:val="22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CIMAJA - PALABUHANRATU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DC027" id="_x0000_s1037" type="#_x0000_t202" style="position:absolute;margin-left:0;margin-top:21.45pt;width:463.75pt;height:35.95pt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" filled="f" stroked="f">
                <v:textbox>
                  <w:txbxContent>
                    <w:p w14:paraId="36B24274" w14:textId="77777777" w:rsidR="00BB5801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KOMPLEK PERKANTORAN CIMAJA JL. RAYA CISOLOK KM. </w:t>
                      </w:r>
                      <w:proofErr w:type="gramStart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  TELP</w:t>
                      </w:r>
                      <w:proofErr w:type="gramEnd"/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 (0266) 436423, 436424</w:t>
                      </w:r>
                    </w:p>
                    <w:p w14:paraId="6FAC2D6F" w14:textId="77777777" w:rsidR="00BB5801" w:rsidRPr="00167B1A" w:rsidRDefault="00BB5801" w:rsidP="00B244D5">
                      <w:pPr>
                        <w:ind w:firstLine="0"/>
                        <w:jc w:val="center"/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7B1A">
                        <w:rPr>
                          <w:rFonts w:ascii="Bahnschrift SemiBold SemiConden" w:hAnsi="Bahnschrift SemiBold SemiConden"/>
                          <w:color w:val="000000" w:themeColor="text1"/>
                          <w:sz w:val="22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CIMAJA - PALABUHANRATU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sectPr w:rsidR="003E4739" w:rsidSect="00DD77D4">
      <w:headerReference w:type="even" r:id="rId10"/>
      <w:headerReference w:type="default" r:id="rId11"/>
      <w:headerReference w:type="first" r:id="rId12"/>
      <w:type w:val="oddPage"/>
      <w:pgSz w:w="11907" w:h="16839" w:code="9"/>
      <w:pgMar w:top="1701" w:right="1701" w:bottom="1701" w:left="1701" w:header="720" w:footer="720" w:gutter="567"/>
      <w:pgNumType w:fmt="lowerRoman"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35CFC4" w14:textId="77777777" w:rsidR="001B3B94" w:rsidRDefault="001B3B94" w:rsidP="002A32FD">
      <w:r>
        <w:separator/>
      </w:r>
    </w:p>
  </w:endnote>
  <w:endnote w:type="continuationSeparator" w:id="0">
    <w:p w14:paraId="41729BC2" w14:textId="77777777" w:rsidR="001B3B94" w:rsidRDefault="001B3B94" w:rsidP="002A3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Times New Roman"/>
    <w:charset w:val="00"/>
    <w:family w:val="swiss"/>
    <w:pitch w:val="default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Bahnschrift SemiBold SemiConden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3C5EE" w14:textId="77777777" w:rsidR="001B3B94" w:rsidRDefault="001B3B94" w:rsidP="002A32FD">
      <w:r>
        <w:separator/>
      </w:r>
    </w:p>
  </w:footnote>
  <w:footnote w:type="continuationSeparator" w:id="0">
    <w:p w14:paraId="0684272E" w14:textId="77777777" w:rsidR="001B3B94" w:rsidRDefault="001B3B94" w:rsidP="002A3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DA4D9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70528" behindDoc="0" locked="0" layoutInCell="1" allowOverlap="0" wp14:anchorId="30B4E3CF" wp14:editId="26945152">
              <wp:simplePos x="0" y="0"/>
              <wp:positionH relativeFrom="margin">
                <wp:align>left</wp:align>
              </wp:positionH>
              <wp:positionV relativeFrom="page">
                <wp:posOffset>720090</wp:posOffset>
              </wp:positionV>
              <wp:extent cx="1317625" cy="285115"/>
              <wp:effectExtent l="9525" t="5715" r="6350" b="1397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E4758C" w14:textId="77777777" w:rsidR="00BB5801" w:rsidRDefault="00BB5801" w:rsidP="004D78CD">
                          <w:pPr>
                            <w:ind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94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B4E3CF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38" type="#_x0000_t202" style="position:absolute;left:0;text-align:left;margin-left:0;margin-top:56.7pt;width:103.75pt;height:22.45pt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v/RwzDwCAAB4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66E4758C" w14:textId="77777777" w:rsidR="00BB5801" w:rsidRDefault="00BB5801" w:rsidP="004D78CD">
                    <w:pPr>
                      <w:ind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94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F1655" w14:textId="77777777" w:rsidR="00BB5801" w:rsidRDefault="00BB5801">
    <w:pPr>
      <w:pStyle w:val="Header"/>
    </w:pPr>
    <w:r>
      <w:rPr>
        <w:noProof/>
        <w:lang w:val="id-ID" w:eastAsia="id-ID"/>
      </w:rPr>
      <mc:AlternateContent>
        <mc:Choice Requires="wps">
          <w:drawing>
            <wp:anchor distT="0" distB="0" distL="114300" distR="114300" simplePos="0" relativeHeight="251667456" behindDoc="0" locked="0" layoutInCell="1" allowOverlap="0" wp14:anchorId="23007774" wp14:editId="63F36D9D">
              <wp:simplePos x="0" y="0"/>
              <wp:positionH relativeFrom="margin">
                <wp:align>right</wp:align>
              </wp:positionH>
              <wp:positionV relativeFrom="page">
                <wp:posOffset>720090</wp:posOffset>
              </wp:positionV>
              <wp:extent cx="1317625" cy="285115"/>
              <wp:effectExtent l="12700" t="5715" r="12700" b="13970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17625" cy="285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FA9AC26" w14:textId="77777777" w:rsidR="00BB5801" w:rsidRDefault="00BB5801" w:rsidP="00560759">
                          <w:pPr>
                            <w:ind w:firstLine="0"/>
                            <w:jc w:val="right"/>
                          </w:pP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87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00777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9" type="#_x0000_t202" style="position:absolute;left:0;text-align:left;margin-left:52.55pt;margin-top:56.7pt;width:103.75pt;height:22.4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" o:allowoverlap="f" strokecolor="white [3212]">
              <v:textbox inset="0,0,0,0">
                <w:txbxContent>
                  <w:p w14:paraId="3FA9AC26" w14:textId="77777777" w:rsidR="00BB5801" w:rsidRDefault="00BB5801" w:rsidP="00560759">
                    <w:pPr>
                      <w:ind w:firstLine="0"/>
                      <w:jc w:val="right"/>
                    </w:pP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87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87954" w14:textId="4EFFE78C" w:rsidR="00BB5801" w:rsidRDefault="00BB5801">
    <w:pPr>
      <w:pStyle w:val="Header"/>
    </w:pPr>
  </w:p>
  <w:p w14:paraId="5683638E" w14:textId="77777777" w:rsidR="00BB5801" w:rsidRDefault="00BB58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94598"/>
    <w:multiLevelType w:val="hybridMultilevel"/>
    <w:tmpl w:val="F61E8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46AF1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1C8A47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A6614"/>
    <w:multiLevelType w:val="hybridMultilevel"/>
    <w:tmpl w:val="DA0CA6AC"/>
    <w:lvl w:ilvl="0" w:tplc="1FD2285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B3058"/>
    <w:multiLevelType w:val="multilevel"/>
    <w:tmpl w:val="FF980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3784B73"/>
    <w:multiLevelType w:val="hybridMultilevel"/>
    <w:tmpl w:val="BA4C6E54"/>
    <w:lvl w:ilvl="0" w:tplc="04090019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663243B"/>
    <w:multiLevelType w:val="hybridMultilevel"/>
    <w:tmpl w:val="24F4E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022CEE2">
      <w:start w:val="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FAC9F8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A130221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00019"/>
    <w:multiLevelType w:val="hybridMultilevel"/>
    <w:tmpl w:val="CC0803D4"/>
    <w:lvl w:ilvl="0" w:tplc="5E0A3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4C26F8"/>
    <w:multiLevelType w:val="hybridMultilevel"/>
    <w:tmpl w:val="FF1EDE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0E99"/>
    <w:multiLevelType w:val="hybridMultilevel"/>
    <w:tmpl w:val="4E3005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23013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70830E0"/>
    <w:multiLevelType w:val="hybridMultilevel"/>
    <w:tmpl w:val="62028470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3F3C3386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  <w:color w:val="auto"/>
      </w:rPr>
    </w:lvl>
    <w:lvl w:ilvl="4" w:tplc="040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10" w15:restartNumberingAfterBreak="0">
    <w:nsid w:val="1A37793C"/>
    <w:multiLevelType w:val="hybridMultilevel"/>
    <w:tmpl w:val="830C019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EBF3FB3"/>
    <w:multiLevelType w:val="hybridMultilevel"/>
    <w:tmpl w:val="D07808E8"/>
    <w:lvl w:ilvl="0" w:tplc="E118148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530" w:hanging="360"/>
      </w:pPr>
    </w:lvl>
    <w:lvl w:ilvl="2" w:tplc="0421001B" w:tentative="1">
      <w:start w:val="1"/>
      <w:numFmt w:val="lowerRoman"/>
      <w:lvlText w:val="%3."/>
      <w:lvlJc w:val="right"/>
      <w:pPr>
        <w:ind w:left="2250" w:hanging="180"/>
      </w:pPr>
    </w:lvl>
    <w:lvl w:ilvl="3" w:tplc="0421000F" w:tentative="1">
      <w:start w:val="1"/>
      <w:numFmt w:val="decimal"/>
      <w:lvlText w:val="%4."/>
      <w:lvlJc w:val="left"/>
      <w:pPr>
        <w:ind w:left="2970" w:hanging="360"/>
      </w:pPr>
    </w:lvl>
    <w:lvl w:ilvl="4" w:tplc="04210019" w:tentative="1">
      <w:start w:val="1"/>
      <w:numFmt w:val="lowerLetter"/>
      <w:lvlText w:val="%5."/>
      <w:lvlJc w:val="left"/>
      <w:pPr>
        <w:ind w:left="3690" w:hanging="360"/>
      </w:pPr>
    </w:lvl>
    <w:lvl w:ilvl="5" w:tplc="0421001B" w:tentative="1">
      <w:start w:val="1"/>
      <w:numFmt w:val="lowerRoman"/>
      <w:lvlText w:val="%6."/>
      <w:lvlJc w:val="right"/>
      <w:pPr>
        <w:ind w:left="4410" w:hanging="180"/>
      </w:pPr>
    </w:lvl>
    <w:lvl w:ilvl="6" w:tplc="0421000F" w:tentative="1">
      <w:start w:val="1"/>
      <w:numFmt w:val="decimal"/>
      <w:lvlText w:val="%7."/>
      <w:lvlJc w:val="left"/>
      <w:pPr>
        <w:ind w:left="5130" w:hanging="360"/>
      </w:pPr>
    </w:lvl>
    <w:lvl w:ilvl="7" w:tplc="04210019" w:tentative="1">
      <w:start w:val="1"/>
      <w:numFmt w:val="lowerLetter"/>
      <w:lvlText w:val="%8."/>
      <w:lvlJc w:val="left"/>
      <w:pPr>
        <w:ind w:left="5850" w:hanging="360"/>
      </w:pPr>
    </w:lvl>
    <w:lvl w:ilvl="8" w:tplc="0421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36C0E2E"/>
    <w:multiLevelType w:val="hybridMultilevel"/>
    <w:tmpl w:val="69985E42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4B72990"/>
    <w:multiLevelType w:val="hybridMultilevel"/>
    <w:tmpl w:val="CB38DDFA"/>
    <w:lvl w:ilvl="0" w:tplc="04090019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6110DFF"/>
    <w:multiLevelType w:val="multilevel"/>
    <w:tmpl w:val="D2BAE3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6D44E7E"/>
    <w:multiLevelType w:val="hybridMultilevel"/>
    <w:tmpl w:val="058415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E5A4A"/>
    <w:multiLevelType w:val="hybridMultilevel"/>
    <w:tmpl w:val="EBACE17E"/>
    <w:lvl w:ilvl="0" w:tplc="538A679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580634"/>
    <w:multiLevelType w:val="hybridMultilevel"/>
    <w:tmpl w:val="071E81E2"/>
    <w:lvl w:ilvl="0" w:tplc="135AE2B6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B743487"/>
    <w:multiLevelType w:val="multilevel"/>
    <w:tmpl w:val="C6BA67F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EE65F8C"/>
    <w:multiLevelType w:val="multilevel"/>
    <w:tmpl w:val="AE6CD5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40157A4"/>
    <w:multiLevelType w:val="hybridMultilevel"/>
    <w:tmpl w:val="4C4ED2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43D1A"/>
    <w:multiLevelType w:val="hybridMultilevel"/>
    <w:tmpl w:val="C2C69F90"/>
    <w:lvl w:ilvl="0" w:tplc="BD944C2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D63D61"/>
    <w:multiLevelType w:val="hybridMultilevel"/>
    <w:tmpl w:val="0284DB98"/>
    <w:lvl w:ilvl="0" w:tplc="3918D2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612427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000000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91D44C6"/>
    <w:multiLevelType w:val="hybridMultilevel"/>
    <w:tmpl w:val="4D3C6F70"/>
    <w:lvl w:ilvl="0" w:tplc="01C8A476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B93BF1"/>
    <w:multiLevelType w:val="hybridMultilevel"/>
    <w:tmpl w:val="BD6455C6"/>
    <w:lvl w:ilvl="0" w:tplc="269694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1CC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90E4B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E4CD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80EDB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907A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4ED7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9C90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FE06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1C7604"/>
    <w:multiLevelType w:val="hybridMultilevel"/>
    <w:tmpl w:val="B35E96AA"/>
    <w:lvl w:ilvl="0" w:tplc="10F2872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3E4F2F28"/>
    <w:multiLevelType w:val="hybridMultilevel"/>
    <w:tmpl w:val="8CC6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A058F53E">
      <w:start w:val="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640AA6"/>
    <w:multiLevelType w:val="hybridMultilevel"/>
    <w:tmpl w:val="0D40D5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2134CD"/>
    <w:multiLevelType w:val="hybridMultilevel"/>
    <w:tmpl w:val="9AD68216"/>
    <w:lvl w:ilvl="0" w:tplc="6EA88A92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57971F8"/>
    <w:multiLevelType w:val="hybridMultilevel"/>
    <w:tmpl w:val="40C8B08C"/>
    <w:lvl w:ilvl="0" w:tplc="10D87DF8">
      <w:start w:val="1"/>
      <w:numFmt w:val="decimal"/>
      <w:lvlText w:val="%1"/>
      <w:lvlJc w:val="right"/>
      <w:pPr>
        <w:ind w:left="644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7F844B6"/>
    <w:multiLevelType w:val="hybridMultilevel"/>
    <w:tmpl w:val="896EBA8A"/>
    <w:lvl w:ilvl="0" w:tplc="04090019">
      <w:start w:val="1"/>
      <w:numFmt w:val="lowerLetter"/>
      <w:lvlText w:val="%1."/>
      <w:lvlJc w:val="left"/>
      <w:pPr>
        <w:ind w:left="786" w:hanging="360"/>
      </w:p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4BC5045F"/>
    <w:multiLevelType w:val="hybridMultilevel"/>
    <w:tmpl w:val="773CBC4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0F7FDC"/>
    <w:multiLevelType w:val="hybridMultilevel"/>
    <w:tmpl w:val="00E83FF2"/>
    <w:lvl w:ilvl="0" w:tplc="45089DB6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5121286E"/>
    <w:multiLevelType w:val="hybridMultilevel"/>
    <w:tmpl w:val="1DC4304E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3DE2268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5" w15:restartNumberingAfterBreak="0">
    <w:nsid w:val="550A2C95"/>
    <w:multiLevelType w:val="hybridMultilevel"/>
    <w:tmpl w:val="27E283D4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55F5282"/>
    <w:multiLevelType w:val="hybridMultilevel"/>
    <w:tmpl w:val="F9B8CF0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E4CD0"/>
    <w:multiLevelType w:val="multilevel"/>
    <w:tmpl w:val="29645FB4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0" w:hanging="2160"/>
      </w:pPr>
      <w:rPr>
        <w:rFonts w:hint="default"/>
      </w:rPr>
    </w:lvl>
  </w:abstractNum>
  <w:abstractNum w:abstractNumId="38" w15:restartNumberingAfterBreak="0">
    <w:nsid w:val="5A203F92"/>
    <w:multiLevelType w:val="hybridMultilevel"/>
    <w:tmpl w:val="4878AB9E"/>
    <w:lvl w:ilvl="0" w:tplc="BB50A4B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9AA07690">
      <w:start w:val="1"/>
      <w:numFmt w:val="decimal"/>
      <w:lvlText w:val="%4."/>
      <w:lvlJc w:val="left"/>
      <w:pPr>
        <w:ind w:left="3240" w:hanging="360"/>
      </w:pPr>
      <w:rPr>
        <w:rFonts w:ascii="Tahoma" w:eastAsia="Times New Roman" w:hAnsi="Tahoma" w:cs="Tahoma"/>
      </w:rPr>
    </w:lvl>
    <w:lvl w:ilvl="4" w:tplc="04090019">
      <w:start w:val="1"/>
      <w:numFmt w:val="lowerLetter"/>
      <w:lvlText w:val="%5."/>
      <w:lvlJc w:val="left"/>
      <w:pPr>
        <w:ind w:left="225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DF6C59"/>
    <w:multiLevelType w:val="hybridMultilevel"/>
    <w:tmpl w:val="30686B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BFEEC7D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AE22D7"/>
    <w:multiLevelType w:val="hybridMultilevel"/>
    <w:tmpl w:val="838C1732"/>
    <w:lvl w:ilvl="0" w:tplc="04210019">
      <w:start w:val="1"/>
      <w:numFmt w:val="lowerLetter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F493486"/>
    <w:multiLevelType w:val="multilevel"/>
    <w:tmpl w:val="59BABE0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0864DFD"/>
    <w:multiLevelType w:val="hybridMultilevel"/>
    <w:tmpl w:val="AE98A350"/>
    <w:lvl w:ilvl="0" w:tplc="2374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3A1986"/>
    <w:multiLevelType w:val="hybridMultilevel"/>
    <w:tmpl w:val="18642BD8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2D560B2"/>
    <w:multiLevelType w:val="hybridMultilevel"/>
    <w:tmpl w:val="EB1C3B8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5" w15:restartNumberingAfterBreak="0">
    <w:nsid w:val="67C77ED6"/>
    <w:multiLevelType w:val="hybridMultilevel"/>
    <w:tmpl w:val="9B6030FA"/>
    <w:lvl w:ilvl="0" w:tplc="0F6E36A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6" w15:restartNumberingAfterBreak="0">
    <w:nsid w:val="698D22DB"/>
    <w:multiLevelType w:val="hybridMultilevel"/>
    <w:tmpl w:val="E94A7666"/>
    <w:lvl w:ilvl="0" w:tplc="ACDC02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F47CC2"/>
    <w:multiLevelType w:val="hybridMultilevel"/>
    <w:tmpl w:val="D0A607DE"/>
    <w:lvl w:ilvl="0" w:tplc="8534AA0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8" w15:restartNumberingAfterBreak="0">
    <w:nsid w:val="6BBA0F0B"/>
    <w:multiLevelType w:val="hybridMultilevel"/>
    <w:tmpl w:val="70E2FD28"/>
    <w:lvl w:ilvl="0" w:tplc="583EC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6BBE2688"/>
    <w:multiLevelType w:val="multilevel"/>
    <w:tmpl w:val="00F2B3FA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0" w15:restartNumberingAfterBreak="0">
    <w:nsid w:val="718F4C35"/>
    <w:multiLevelType w:val="hybridMultilevel"/>
    <w:tmpl w:val="1B969DF6"/>
    <w:lvl w:ilvl="0" w:tplc="D11EF1A0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78273273"/>
    <w:multiLevelType w:val="hybridMultilevel"/>
    <w:tmpl w:val="E3E0A2D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7AE213EA"/>
    <w:multiLevelType w:val="multilevel"/>
    <w:tmpl w:val="08C0072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080" w:hanging="1080"/>
      </w:pPr>
      <w:rPr>
        <w:rFonts w:ascii="Times New Roman" w:eastAsia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D146A"/>
    <w:multiLevelType w:val="hybridMultilevel"/>
    <w:tmpl w:val="1FB01C0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E6A7227"/>
    <w:multiLevelType w:val="hybridMultilevel"/>
    <w:tmpl w:val="358E0EF0"/>
    <w:lvl w:ilvl="0" w:tplc="73921200">
      <w:start w:val="1"/>
      <w:numFmt w:val="decimal"/>
      <w:lvlText w:val="%1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9"/>
    <w:lvlOverride w:ilvl="0">
      <w:startOverride w:val="1"/>
    </w:lvlOverride>
  </w:num>
  <w:num w:numId="3">
    <w:abstractNumId w:val="54"/>
  </w:num>
  <w:num w:numId="4">
    <w:abstractNumId w:val="29"/>
    <w:lvlOverride w:ilvl="0">
      <w:startOverride w:val="1"/>
    </w:lvlOverride>
  </w:num>
  <w:num w:numId="5">
    <w:abstractNumId w:val="37"/>
  </w:num>
  <w:num w:numId="6">
    <w:abstractNumId w:val="34"/>
  </w:num>
  <w:num w:numId="7">
    <w:abstractNumId w:val="2"/>
  </w:num>
  <w:num w:numId="8">
    <w:abstractNumId w:val="18"/>
  </w:num>
  <w:num w:numId="9">
    <w:abstractNumId w:val="43"/>
  </w:num>
  <w:num w:numId="10">
    <w:abstractNumId w:val="22"/>
  </w:num>
  <w:num w:numId="11">
    <w:abstractNumId w:val="5"/>
  </w:num>
  <w:num w:numId="12">
    <w:abstractNumId w:val="9"/>
  </w:num>
  <w:num w:numId="13">
    <w:abstractNumId w:val="30"/>
  </w:num>
  <w:num w:numId="14">
    <w:abstractNumId w:val="16"/>
  </w:num>
  <w:num w:numId="15">
    <w:abstractNumId w:val="41"/>
  </w:num>
  <w:num w:numId="16">
    <w:abstractNumId w:val="38"/>
  </w:num>
  <w:num w:numId="17">
    <w:abstractNumId w:val="12"/>
  </w:num>
  <w:num w:numId="18">
    <w:abstractNumId w:val="48"/>
  </w:num>
  <w:num w:numId="19">
    <w:abstractNumId w:val="27"/>
  </w:num>
  <w:num w:numId="20">
    <w:abstractNumId w:val="31"/>
  </w:num>
  <w:num w:numId="21">
    <w:abstractNumId w:val="24"/>
  </w:num>
  <w:num w:numId="22">
    <w:abstractNumId w:val="0"/>
  </w:num>
  <w:num w:numId="23">
    <w:abstractNumId w:val="44"/>
  </w:num>
  <w:num w:numId="24">
    <w:abstractNumId w:val="3"/>
  </w:num>
  <w:num w:numId="25">
    <w:abstractNumId w:val="26"/>
  </w:num>
  <w:num w:numId="26">
    <w:abstractNumId w:val="52"/>
  </w:num>
  <w:num w:numId="27">
    <w:abstractNumId w:val="14"/>
  </w:num>
  <w:num w:numId="28">
    <w:abstractNumId w:val="36"/>
  </w:num>
  <w:num w:numId="29">
    <w:abstractNumId w:val="13"/>
  </w:num>
  <w:num w:numId="30">
    <w:abstractNumId w:val="53"/>
  </w:num>
  <w:num w:numId="31">
    <w:abstractNumId w:val="10"/>
  </w:num>
  <w:num w:numId="32">
    <w:abstractNumId w:val="21"/>
  </w:num>
  <w:num w:numId="33">
    <w:abstractNumId w:val="40"/>
  </w:num>
  <w:num w:numId="34">
    <w:abstractNumId w:val="33"/>
  </w:num>
  <w:num w:numId="35">
    <w:abstractNumId w:val="35"/>
  </w:num>
  <w:num w:numId="36">
    <w:abstractNumId w:val="1"/>
  </w:num>
  <w:num w:numId="37">
    <w:abstractNumId w:val="4"/>
  </w:num>
  <w:num w:numId="38">
    <w:abstractNumId w:val="39"/>
  </w:num>
  <w:num w:numId="39">
    <w:abstractNumId w:val="6"/>
  </w:num>
  <w:num w:numId="40">
    <w:abstractNumId w:val="20"/>
  </w:num>
  <w:num w:numId="41">
    <w:abstractNumId w:val="7"/>
  </w:num>
  <w:num w:numId="42">
    <w:abstractNumId w:val="28"/>
  </w:num>
  <w:num w:numId="43">
    <w:abstractNumId w:val="45"/>
  </w:num>
  <w:num w:numId="44">
    <w:abstractNumId w:val="50"/>
  </w:num>
  <w:num w:numId="45">
    <w:abstractNumId w:val="47"/>
  </w:num>
  <w:num w:numId="46">
    <w:abstractNumId w:val="25"/>
  </w:num>
  <w:num w:numId="47">
    <w:abstractNumId w:val="32"/>
  </w:num>
  <w:num w:numId="48">
    <w:abstractNumId w:val="17"/>
  </w:num>
  <w:num w:numId="49">
    <w:abstractNumId w:val="23"/>
  </w:num>
  <w:num w:numId="50">
    <w:abstractNumId w:val="46"/>
  </w:num>
  <w:num w:numId="51">
    <w:abstractNumId w:val="11"/>
  </w:num>
  <w:num w:numId="52">
    <w:abstractNumId w:val="8"/>
  </w:num>
  <w:num w:numId="53">
    <w:abstractNumId w:val="15"/>
  </w:num>
  <w:num w:numId="54">
    <w:abstractNumId w:val="19"/>
  </w:num>
  <w:num w:numId="55">
    <w:abstractNumId w:val="49"/>
  </w:num>
  <w:num w:numId="56">
    <w:abstractNumId w:val="42"/>
  </w:num>
  <w:num w:numId="57">
    <w:abstractNumId w:val="51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mirrorMargins/>
  <w:hideSpellingErrors/>
  <w:proofState w:spelling="clean" w:grammar="clean"/>
  <w:attachedTemplate r:id="rId1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3FE"/>
    <w:rsid w:val="00003DE3"/>
    <w:rsid w:val="00005153"/>
    <w:rsid w:val="00015668"/>
    <w:rsid w:val="000204C5"/>
    <w:rsid w:val="00022741"/>
    <w:rsid w:val="00061C92"/>
    <w:rsid w:val="00064879"/>
    <w:rsid w:val="00071A20"/>
    <w:rsid w:val="0007213A"/>
    <w:rsid w:val="00085464"/>
    <w:rsid w:val="00086BFA"/>
    <w:rsid w:val="00097462"/>
    <w:rsid w:val="000B74F8"/>
    <w:rsid w:val="000C5C35"/>
    <w:rsid w:val="000D0370"/>
    <w:rsid w:val="000D03D4"/>
    <w:rsid w:val="000E08CC"/>
    <w:rsid w:val="000F08C7"/>
    <w:rsid w:val="000F2BFB"/>
    <w:rsid w:val="000F77DC"/>
    <w:rsid w:val="00101994"/>
    <w:rsid w:val="00102DC1"/>
    <w:rsid w:val="00105E58"/>
    <w:rsid w:val="00110828"/>
    <w:rsid w:val="00117B84"/>
    <w:rsid w:val="001217D3"/>
    <w:rsid w:val="0012229F"/>
    <w:rsid w:val="00124BE4"/>
    <w:rsid w:val="001266D7"/>
    <w:rsid w:val="00136CE6"/>
    <w:rsid w:val="00141FCF"/>
    <w:rsid w:val="00147375"/>
    <w:rsid w:val="00150FD7"/>
    <w:rsid w:val="00161164"/>
    <w:rsid w:val="00167B1A"/>
    <w:rsid w:val="0018230B"/>
    <w:rsid w:val="00185707"/>
    <w:rsid w:val="001A223B"/>
    <w:rsid w:val="001A43AF"/>
    <w:rsid w:val="001A5AD5"/>
    <w:rsid w:val="001A76BF"/>
    <w:rsid w:val="001B186E"/>
    <w:rsid w:val="001B3B94"/>
    <w:rsid w:val="001B56B4"/>
    <w:rsid w:val="001B7CE4"/>
    <w:rsid w:val="001C49B9"/>
    <w:rsid w:val="001C56D5"/>
    <w:rsid w:val="001C63F0"/>
    <w:rsid w:val="001C6B4B"/>
    <w:rsid w:val="001D0359"/>
    <w:rsid w:val="001D0983"/>
    <w:rsid w:val="001D57DD"/>
    <w:rsid w:val="001E1219"/>
    <w:rsid w:val="001E1859"/>
    <w:rsid w:val="001E1DF3"/>
    <w:rsid w:val="001E3B81"/>
    <w:rsid w:val="001E411B"/>
    <w:rsid w:val="001F083D"/>
    <w:rsid w:val="001F168B"/>
    <w:rsid w:val="001F4C32"/>
    <w:rsid w:val="001F4EE6"/>
    <w:rsid w:val="001F652E"/>
    <w:rsid w:val="00202030"/>
    <w:rsid w:val="0020481A"/>
    <w:rsid w:val="00205B79"/>
    <w:rsid w:val="0020626F"/>
    <w:rsid w:val="0022345E"/>
    <w:rsid w:val="00241E82"/>
    <w:rsid w:val="00246ADD"/>
    <w:rsid w:val="00253BEC"/>
    <w:rsid w:val="00256D95"/>
    <w:rsid w:val="002614C7"/>
    <w:rsid w:val="0026617A"/>
    <w:rsid w:val="0027054F"/>
    <w:rsid w:val="00270EB5"/>
    <w:rsid w:val="002711AE"/>
    <w:rsid w:val="00272D73"/>
    <w:rsid w:val="00275625"/>
    <w:rsid w:val="00276AF1"/>
    <w:rsid w:val="002809D6"/>
    <w:rsid w:val="00292415"/>
    <w:rsid w:val="00293DE2"/>
    <w:rsid w:val="002A32FD"/>
    <w:rsid w:val="002B0954"/>
    <w:rsid w:val="002B199C"/>
    <w:rsid w:val="002B2317"/>
    <w:rsid w:val="002C6858"/>
    <w:rsid w:val="002C6EF6"/>
    <w:rsid w:val="002C73E8"/>
    <w:rsid w:val="002D1813"/>
    <w:rsid w:val="002D1997"/>
    <w:rsid w:val="002E1A34"/>
    <w:rsid w:val="002E7108"/>
    <w:rsid w:val="002F02AC"/>
    <w:rsid w:val="002F2F10"/>
    <w:rsid w:val="002F417A"/>
    <w:rsid w:val="003039C1"/>
    <w:rsid w:val="00311214"/>
    <w:rsid w:val="00320F11"/>
    <w:rsid w:val="00326354"/>
    <w:rsid w:val="00331548"/>
    <w:rsid w:val="00337052"/>
    <w:rsid w:val="003403B6"/>
    <w:rsid w:val="0034247C"/>
    <w:rsid w:val="00347691"/>
    <w:rsid w:val="00351288"/>
    <w:rsid w:val="00360939"/>
    <w:rsid w:val="00367A2B"/>
    <w:rsid w:val="00371E51"/>
    <w:rsid w:val="00372D87"/>
    <w:rsid w:val="003739B2"/>
    <w:rsid w:val="00381A2C"/>
    <w:rsid w:val="003833FC"/>
    <w:rsid w:val="00384492"/>
    <w:rsid w:val="00385E07"/>
    <w:rsid w:val="00396DFF"/>
    <w:rsid w:val="003A7355"/>
    <w:rsid w:val="003B4252"/>
    <w:rsid w:val="003B4BDD"/>
    <w:rsid w:val="003B634A"/>
    <w:rsid w:val="003C15B7"/>
    <w:rsid w:val="003C1EE2"/>
    <w:rsid w:val="003D0F08"/>
    <w:rsid w:val="003D159E"/>
    <w:rsid w:val="003D18CF"/>
    <w:rsid w:val="003D18F8"/>
    <w:rsid w:val="003D2F89"/>
    <w:rsid w:val="003D548B"/>
    <w:rsid w:val="003D614A"/>
    <w:rsid w:val="003E4739"/>
    <w:rsid w:val="003E6B15"/>
    <w:rsid w:val="003F56C4"/>
    <w:rsid w:val="004001D0"/>
    <w:rsid w:val="0043369B"/>
    <w:rsid w:val="00441023"/>
    <w:rsid w:val="00442579"/>
    <w:rsid w:val="00450B82"/>
    <w:rsid w:val="004537E4"/>
    <w:rsid w:val="00465114"/>
    <w:rsid w:val="00482B76"/>
    <w:rsid w:val="004905D5"/>
    <w:rsid w:val="00493C72"/>
    <w:rsid w:val="004B6F38"/>
    <w:rsid w:val="004C2666"/>
    <w:rsid w:val="004D068E"/>
    <w:rsid w:val="004D1546"/>
    <w:rsid w:val="004D210E"/>
    <w:rsid w:val="004D413B"/>
    <w:rsid w:val="004D6C98"/>
    <w:rsid w:val="004D74E2"/>
    <w:rsid w:val="004D78CD"/>
    <w:rsid w:val="004E19A3"/>
    <w:rsid w:val="004F32EA"/>
    <w:rsid w:val="004F5395"/>
    <w:rsid w:val="00502E31"/>
    <w:rsid w:val="00511261"/>
    <w:rsid w:val="00514D45"/>
    <w:rsid w:val="00516924"/>
    <w:rsid w:val="0052742A"/>
    <w:rsid w:val="005346B5"/>
    <w:rsid w:val="005367DD"/>
    <w:rsid w:val="00540C02"/>
    <w:rsid w:val="00560759"/>
    <w:rsid w:val="005672E9"/>
    <w:rsid w:val="005832FF"/>
    <w:rsid w:val="005848C3"/>
    <w:rsid w:val="0059536F"/>
    <w:rsid w:val="00597719"/>
    <w:rsid w:val="00597DE7"/>
    <w:rsid w:val="005A0453"/>
    <w:rsid w:val="005A7D08"/>
    <w:rsid w:val="005B33CC"/>
    <w:rsid w:val="005B5808"/>
    <w:rsid w:val="005B7069"/>
    <w:rsid w:val="005C71D8"/>
    <w:rsid w:val="005E2F8C"/>
    <w:rsid w:val="005E49A1"/>
    <w:rsid w:val="005E532A"/>
    <w:rsid w:val="005F5FEC"/>
    <w:rsid w:val="005F794C"/>
    <w:rsid w:val="006061DB"/>
    <w:rsid w:val="006223D6"/>
    <w:rsid w:val="00623DB4"/>
    <w:rsid w:val="00626699"/>
    <w:rsid w:val="00627B11"/>
    <w:rsid w:val="00637F52"/>
    <w:rsid w:val="00651E80"/>
    <w:rsid w:val="00664E71"/>
    <w:rsid w:val="00670189"/>
    <w:rsid w:val="0068227F"/>
    <w:rsid w:val="006822B4"/>
    <w:rsid w:val="006822BD"/>
    <w:rsid w:val="00684586"/>
    <w:rsid w:val="006874D5"/>
    <w:rsid w:val="006956C9"/>
    <w:rsid w:val="00697666"/>
    <w:rsid w:val="006A2EF2"/>
    <w:rsid w:val="006A307A"/>
    <w:rsid w:val="006C496A"/>
    <w:rsid w:val="006D3F6E"/>
    <w:rsid w:val="006D4CE7"/>
    <w:rsid w:val="006E5DD1"/>
    <w:rsid w:val="006F0A3B"/>
    <w:rsid w:val="006F191C"/>
    <w:rsid w:val="006F1C30"/>
    <w:rsid w:val="006F758A"/>
    <w:rsid w:val="007023FE"/>
    <w:rsid w:val="00703F22"/>
    <w:rsid w:val="00710BC0"/>
    <w:rsid w:val="00715C50"/>
    <w:rsid w:val="00715E1E"/>
    <w:rsid w:val="007268CB"/>
    <w:rsid w:val="00727F78"/>
    <w:rsid w:val="007329D3"/>
    <w:rsid w:val="007416BC"/>
    <w:rsid w:val="00763E65"/>
    <w:rsid w:val="0076619B"/>
    <w:rsid w:val="00767719"/>
    <w:rsid w:val="00767AD5"/>
    <w:rsid w:val="00771AD6"/>
    <w:rsid w:val="00781768"/>
    <w:rsid w:val="007825E4"/>
    <w:rsid w:val="00782687"/>
    <w:rsid w:val="0079178B"/>
    <w:rsid w:val="00792565"/>
    <w:rsid w:val="007A6E0E"/>
    <w:rsid w:val="007B168D"/>
    <w:rsid w:val="007B1A78"/>
    <w:rsid w:val="007B2A09"/>
    <w:rsid w:val="007B5876"/>
    <w:rsid w:val="007C3718"/>
    <w:rsid w:val="007D17D6"/>
    <w:rsid w:val="007D344B"/>
    <w:rsid w:val="007D3461"/>
    <w:rsid w:val="007D40A8"/>
    <w:rsid w:val="00800AC7"/>
    <w:rsid w:val="00801783"/>
    <w:rsid w:val="00803859"/>
    <w:rsid w:val="008077D1"/>
    <w:rsid w:val="00815069"/>
    <w:rsid w:val="0081729B"/>
    <w:rsid w:val="00832682"/>
    <w:rsid w:val="00833699"/>
    <w:rsid w:val="00847047"/>
    <w:rsid w:val="008768CE"/>
    <w:rsid w:val="00877EE2"/>
    <w:rsid w:val="00895BA8"/>
    <w:rsid w:val="008C4D5B"/>
    <w:rsid w:val="008D00A6"/>
    <w:rsid w:val="008D09DA"/>
    <w:rsid w:val="008D1B18"/>
    <w:rsid w:val="008E4D82"/>
    <w:rsid w:val="008F3EDB"/>
    <w:rsid w:val="008F6C25"/>
    <w:rsid w:val="00913411"/>
    <w:rsid w:val="0092557E"/>
    <w:rsid w:val="00941E80"/>
    <w:rsid w:val="00953BBC"/>
    <w:rsid w:val="009543CF"/>
    <w:rsid w:val="00965693"/>
    <w:rsid w:val="009710C1"/>
    <w:rsid w:val="00972731"/>
    <w:rsid w:val="00984D35"/>
    <w:rsid w:val="009935BF"/>
    <w:rsid w:val="009A3558"/>
    <w:rsid w:val="009B7A84"/>
    <w:rsid w:val="009C5857"/>
    <w:rsid w:val="009C7C3B"/>
    <w:rsid w:val="009D4B46"/>
    <w:rsid w:val="009E05B9"/>
    <w:rsid w:val="009E166F"/>
    <w:rsid w:val="009E29DE"/>
    <w:rsid w:val="009F058D"/>
    <w:rsid w:val="009F358A"/>
    <w:rsid w:val="009F5A1B"/>
    <w:rsid w:val="009F64AA"/>
    <w:rsid w:val="00A00105"/>
    <w:rsid w:val="00A24121"/>
    <w:rsid w:val="00A248CB"/>
    <w:rsid w:val="00A25AE6"/>
    <w:rsid w:val="00A33F7E"/>
    <w:rsid w:val="00A36D56"/>
    <w:rsid w:val="00A37C1F"/>
    <w:rsid w:val="00A60269"/>
    <w:rsid w:val="00A62EB7"/>
    <w:rsid w:val="00A804A8"/>
    <w:rsid w:val="00A80F99"/>
    <w:rsid w:val="00A83D1B"/>
    <w:rsid w:val="00A91F5E"/>
    <w:rsid w:val="00A96632"/>
    <w:rsid w:val="00AA2D23"/>
    <w:rsid w:val="00AB0E40"/>
    <w:rsid w:val="00AB1D18"/>
    <w:rsid w:val="00AB20EE"/>
    <w:rsid w:val="00AB3196"/>
    <w:rsid w:val="00AB5560"/>
    <w:rsid w:val="00AC560E"/>
    <w:rsid w:val="00AD184B"/>
    <w:rsid w:val="00AE27FF"/>
    <w:rsid w:val="00AE54E9"/>
    <w:rsid w:val="00AF1DE5"/>
    <w:rsid w:val="00AF2ECE"/>
    <w:rsid w:val="00AF4B61"/>
    <w:rsid w:val="00B0382B"/>
    <w:rsid w:val="00B03EE6"/>
    <w:rsid w:val="00B11CAC"/>
    <w:rsid w:val="00B20971"/>
    <w:rsid w:val="00B210F2"/>
    <w:rsid w:val="00B244D5"/>
    <w:rsid w:val="00B30A91"/>
    <w:rsid w:val="00B315E6"/>
    <w:rsid w:val="00B43E21"/>
    <w:rsid w:val="00B45589"/>
    <w:rsid w:val="00B469D5"/>
    <w:rsid w:val="00B474C9"/>
    <w:rsid w:val="00B504A1"/>
    <w:rsid w:val="00B51D27"/>
    <w:rsid w:val="00B57960"/>
    <w:rsid w:val="00B609FC"/>
    <w:rsid w:val="00B7685B"/>
    <w:rsid w:val="00B80796"/>
    <w:rsid w:val="00B80BB1"/>
    <w:rsid w:val="00B82E15"/>
    <w:rsid w:val="00B94A24"/>
    <w:rsid w:val="00B95033"/>
    <w:rsid w:val="00B9584F"/>
    <w:rsid w:val="00B97BCE"/>
    <w:rsid w:val="00BB41CB"/>
    <w:rsid w:val="00BB5801"/>
    <w:rsid w:val="00BB7804"/>
    <w:rsid w:val="00BC24A8"/>
    <w:rsid w:val="00BE37ED"/>
    <w:rsid w:val="00BE53D2"/>
    <w:rsid w:val="00BE5E9D"/>
    <w:rsid w:val="00BF33F5"/>
    <w:rsid w:val="00BF7D00"/>
    <w:rsid w:val="00C05948"/>
    <w:rsid w:val="00C0661D"/>
    <w:rsid w:val="00C06FEA"/>
    <w:rsid w:val="00C07127"/>
    <w:rsid w:val="00C17A89"/>
    <w:rsid w:val="00C34C33"/>
    <w:rsid w:val="00C35CDA"/>
    <w:rsid w:val="00C40F1D"/>
    <w:rsid w:val="00C4461A"/>
    <w:rsid w:val="00C514D7"/>
    <w:rsid w:val="00C5162E"/>
    <w:rsid w:val="00C6381C"/>
    <w:rsid w:val="00C6480F"/>
    <w:rsid w:val="00C66DE5"/>
    <w:rsid w:val="00C77660"/>
    <w:rsid w:val="00C81251"/>
    <w:rsid w:val="00C86CD5"/>
    <w:rsid w:val="00C92418"/>
    <w:rsid w:val="00C92C2C"/>
    <w:rsid w:val="00C96592"/>
    <w:rsid w:val="00CA13A1"/>
    <w:rsid w:val="00CA49D7"/>
    <w:rsid w:val="00CC10C4"/>
    <w:rsid w:val="00CC1CA8"/>
    <w:rsid w:val="00CC54A1"/>
    <w:rsid w:val="00CC54A9"/>
    <w:rsid w:val="00CD3266"/>
    <w:rsid w:val="00CE61F3"/>
    <w:rsid w:val="00CE73A7"/>
    <w:rsid w:val="00CF138C"/>
    <w:rsid w:val="00CF2A6E"/>
    <w:rsid w:val="00D16B2C"/>
    <w:rsid w:val="00D17FF5"/>
    <w:rsid w:val="00D23374"/>
    <w:rsid w:val="00D27E6D"/>
    <w:rsid w:val="00D36947"/>
    <w:rsid w:val="00D4159F"/>
    <w:rsid w:val="00D47207"/>
    <w:rsid w:val="00D500D1"/>
    <w:rsid w:val="00D5264F"/>
    <w:rsid w:val="00D539DA"/>
    <w:rsid w:val="00D54F44"/>
    <w:rsid w:val="00D56B38"/>
    <w:rsid w:val="00D57B2C"/>
    <w:rsid w:val="00D62A8C"/>
    <w:rsid w:val="00D748E2"/>
    <w:rsid w:val="00D76FFF"/>
    <w:rsid w:val="00D81F2E"/>
    <w:rsid w:val="00D8349C"/>
    <w:rsid w:val="00D86C0E"/>
    <w:rsid w:val="00D86FA3"/>
    <w:rsid w:val="00D90448"/>
    <w:rsid w:val="00D92664"/>
    <w:rsid w:val="00DA59B9"/>
    <w:rsid w:val="00DA78DA"/>
    <w:rsid w:val="00DB11AA"/>
    <w:rsid w:val="00DB398B"/>
    <w:rsid w:val="00DC5BE9"/>
    <w:rsid w:val="00DC7728"/>
    <w:rsid w:val="00DD7277"/>
    <w:rsid w:val="00DD77D4"/>
    <w:rsid w:val="00DE1902"/>
    <w:rsid w:val="00DE7A93"/>
    <w:rsid w:val="00E079C2"/>
    <w:rsid w:val="00E12893"/>
    <w:rsid w:val="00E21D9D"/>
    <w:rsid w:val="00E238B9"/>
    <w:rsid w:val="00E43A14"/>
    <w:rsid w:val="00E527AA"/>
    <w:rsid w:val="00E52C4A"/>
    <w:rsid w:val="00E63AD5"/>
    <w:rsid w:val="00E640FC"/>
    <w:rsid w:val="00E64FDF"/>
    <w:rsid w:val="00E810C9"/>
    <w:rsid w:val="00EB0C3B"/>
    <w:rsid w:val="00EB1290"/>
    <w:rsid w:val="00EB58E6"/>
    <w:rsid w:val="00EC3AA2"/>
    <w:rsid w:val="00ED4A9C"/>
    <w:rsid w:val="00ED76A8"/>
    <w:rsid w:val="00EE269B"/>
    <w:rsid w:val="00EE6360"/>
    <w:rsid w:val="00EF3E75"/>
    <w:rsid w:val="00EF65F4"/>
    <w:rsid w:val="00F01597"/>
    <w:rsid w:val="00F0386D"/>
    <w:rsid w:val="00F04EFD"/>
    <w:rsid w:val="00F23B9D"/>
    <w:rsid w:val="00F378F4"/>
    <w:rsid w:val="00F37D98"/>
    <w:rsid w:val="00F41DD7"/>
    <w:rsid w:val="00F54F6F"/>
    <w:rsid w:val="00F62ADA"/>
    <w:rsid w:val="00F67811"/>
    <w:rsid w:val="00F712EF"/>
    <w:rsid w:val="00F71B57"/>
    <w:rsid w:val="00F75CF5"/>
    <w:rsid w:val="00F8210F"/>
    <w:rsid w:val="00F942CA"/>
    <w:rsid w:val="00F9551D"/>
    <w:rsid w:val="00FB1DE4"/>
    <w:rsid w:val="00FC3DEA"/>
    <w:rsid w:val="00FD1CB6"/>
    <w:rsid w:val="00FD3E86"/>
    <w:rsid w:val="00FE65EB"/>
    <w:rsid w:val="00FF2665"/>
    <w:rsid w:val="00FF4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5D7DAE"/>
  <w15:docId w15:val="{3EEC72DB-04E5-49F5-ADF4-2202E60A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ubuh Tulisan"/>
    <w:qFormat/>
    <w:rsid w:val="00BE37ED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ing1">
    <w:name w:val="heading 1"/>
    <w:aliases w:val="Judul Bab Tanpa Nomor"/>
    <w:basedOn w:val="Normal"/>
    <w:next w:val="Normal"/>
    <w:link w:val="Heading1Char"/>
    <w:uiPriority w:val="99"/>
    <w:qFormat/>
    <w:rsid w:val="00F04EFD"/>
    <w:pPr>
      <w:keepNext/>
      <w:keepLines/>
      <w:spacing w:after="480"/>
      <w:ind w:firstLine="0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Judul Subbab"/>
    <w:basedOn w:val="Normal"/>
    <w:next w:val="Normal"/>
    <w:link w:val="Heading2Char"/>
    <w:uiPriority w:val="9"/>
    <w:unhideWhenUsed/>
    <w:qFormat/>
    <w:rsid w:val="00715E1E"/>
    <w:pPr>
      <w:keepNext/>
      <w:keepLines/>
      <w:spacing w:after="240"/>
      <w:ind w:firstLine="0"/>
      <w:jc w:val="center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aliases w:val="Judul Subsubbab"/>
    <w:basedOn w:val="Normal"/>
    <w:next w:val="Normal"/>
    <w:link w:val="Heading3Char"/>
    <w:uiPriority w:val="9"/>
    <w:unhideWhenUsed/>
    <w:qFormat/>
    <w:rsid w:val="00B9584F"/>
    <w:pPr>
      <w:keepNext/>
      <w:keepLines/>
      <w:ind w:firstLine="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3BEC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3BEC"/>
    <w:pPr>
      <w:spacing w:before="240" w:after="60"/>
      <w:ind w:firstLine="0"/>
      <w:jc w:val="left"/>
      <w:outlineLvl w:val="7"/>
    </w:pPr>
    <w:rPr>
      <w:rFonts w:ascii="Calibri" w:eastAsia="Times New Roman" w:hAnsi="Calibri" w:cs="Times New Roman"/>
      <w:i/>
      <w:iCs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udul Bab Tanpa Nomor Char"/>
    <w:basedOn w:val="DefaultParagraphFont"/>
    <w:link w:val="Heading1"/>
    <w:uiPriority w:val="9"/>
    <w:rsid w:val="00F04EFD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Heading2Char">
    <w:name w:val="Heading 2 Char"/>
    <w:aliases w:val="Judul Subbab Char"/>
    <w:basedOn w:val="DefaultParagraphFont"/>
    <w:link w:val="Heading2"/>
    <w:uiPriority w:val="9"/>
    <w:rsid w:val="00715E1E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aliases w:val="Judul Subsubbab Char"/>
    <w:basedOn w:val="DefaultParagraphFont"/>
    <w:link w:val="Heading3"/>
    <w:uiPriority w:val="9"/>
    <w:rsid w:val="00B9584F"/>
    <w:rPr>
      <w:rFonts w:ascii="Times New Roman" w:eastAsiaTheme="majorEastAsia" w:hAnsi="Times New Roman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253BE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253BE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CC54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C54A9"/>
    <w:rPr>
      <w:rFonts w:ascii="Tahoma" w:hAnsi="Tahoma" w:cs="Tahoma"/>
      <w:sz w:val="16"/>
      <w:szCs w:val="16"/>
    </w:rPr>
  </w:style>
  <w:style w:type="paragraph" w:styleId="Caption">
    <w:name w:val="caption"/>
    <w:aliases w:val="Judul Tabel,Gambar,dan Lampiran"/>
    <w:basedOn w:val="Normal"/>
    <w:next w:val="Normal"/>
    <w:uiPriority w:val="35"/>
    <w:unhideWhenUsed/>
    <w:qFormat/>
    <w:rsid w:val="001C56D5"/>
    <w:pPr>
      <w:spacing w:before="60" w:after="200"/>
      <w:ind w:left="567" w:hanging="567"/>
      <w:jc w:val="left"/>
    </w:pPr>
    <w:rPr>
      <w:bCs/>
      <w:szCs w:val="18"/>
    </w:rPr>
  </w:style>
  <w:style w:type="paragraph" w:styleId="NoSpacing">
    <w:name w:val="No Spacing"/>
    <w:uiPriority w:val="1"/>
    <w:rsid w:val="00CC54A9"/>
    <w:pPr>
      <w:spacing w:after="0" w:line="240" w:lineRule="auto"/>
      <w:ind w:firstLine="567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2FD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A32FD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2FD"/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rsid w:val="00803859"/>
    <w:pPr>
      <w:spacing w:before="480" w:line="276" w:lineRule="auto"/>
      <w:jc w:val="left"/>
      <w:outlineLvl w:val="9"/>
    </w:pPr>
    <w:rPr>
      <w:rFonts w:asciiTheme="majorHAnsi" w:hAnsiTheme="majorHAnsi"/>
      <w:color w:val="365F91" w:themeColor="accent1" w:themeShade="BF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B20971"/>
    <w:pPr>
      <w:spacing w:line="276" w:lineRule="auto"/>
      <w:ind w:left="567" w:firstLine="0"/>
      <w:jc w:val="left"/>
    </w:pPr>
    <w:rPr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B20971"/>
    <w:pPr>
      <w:tabs>
        <w:tab w:val="left" w:pos="284"/>
        <w:tab w:val="right" w:pos="7928"/>
      </w:tabs>
      <w:spacing w:before="120"/>
      <w:ind w:firstLine="0"/>
      <w:jc w:val="left"/>
    </w:pPr>
    <w:rPr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347691"/>
    <w:pPr>
      <w:spacing w:after="100" w:line="276" w:lineRule="auto"/>
      <w:ind w:left="440" w:firstLine="0"/>
      <w:jc w:val="left"/>
    </w:pPr>
    <w:rPr>
      <w:lang w:eastAsia="en-US"/>
    </w:rPr>
  </w:style>
  <w:style w:type="character" w:styleId="Hyperlink">
    <w:name w:val="Hyperlink"/>
    <w:basedOn w:val="DefaultParagraphFont"/>
    <w:uiPriority w:val="99"/>
    <w:unhideWhenUsed/>
    <w:rsid w:val="00803859"/>
    <w:rPr>
      <w:color w:val="0000FF" w:themeColor="hyperlink"/>
      <w:u w:val="single"/>
    </w:rPr>
  </w:style>
  <w:style w:type="paragraph" w:customStyle="1" w:styleId="Paragraf">
    <w:name w:val="Paragraf"/>
    <w:basedOn w:val="Normal"/>
    <w:link w:val="ParagrafChar"/>
    <w:qFormat/>
    <w:rsid w:val="00320F11"/>
    <w:rPr>
      <w:rFonts w:eastAsia="MS Mincho" w:cs="Arial"/>
      <w:lang w:val="id-ID" w:eastAsia="en-US"/>
    </w:rPr>
  </w:style>
  <w:style w:type="character" w:customStyle="1" w:styleId="ParagrafChar">
    <w:name w:val="Paragraf Char"/>
    <w:link w:val="Paragraf"/>
    <w:rsid w:val="00320F11"/>
    <w:rPr>
      <w:rFonts w:ascii="Times New Roman" w:eastAsia="MS Mincho" w:hAnsi="Times New Roman" w:cs="Arial"/>
      <w:sz w:val="24"/>
      <w:lang w:val="id-ID" w:eastAsia="en-US"/>
    </w:rPr>
  </w:style>
  <w:style w:type="paragraph" w:customStyle="1" w:styleId="Default">
    <w:name w:val="Default"/>
    <w:rsid w:val="00320F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styleId="Title">
    <w:name w:val="Title"/>
    <w:basedOn w:val="Normal"/>
    <w:next w:val="Normal"/>
    <w:link w:val="TitleChar"/>
    <w:uiPriority w:val="10"/>
    <w:rsid w:val="00320F11"/>
    <w:pPr>
      <w:ind w:firstLine="0"/>
      <w:contextualSpacing/>
      <w:jc w:val="center"/>
    </w:pPr>
    <w:rPr>
      <w:rFonts w:eastAsia="MS Gothic" w:cs="Times New Roman"/>
      <w:b/>
      <w:caps/>
      <w:spacing w:val="5"/>
      <w:kern w:val="28"/>
      <w:sz w:val="3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20F11"/>
    <w:rPr>
      <w:rFonts w:ascii="Times New Roman" w:eastAsia="MS Gothic" w:hAnsi="Times New Roman" w:cs="Times New Roman"/>
      <w:b/>
      <w:caps/>
      <w:spacing w:val="5"/>
      <w:kern w:val="28"/>
      <w:sz w:val="32"/>
      <w:szCs w:val="5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E166F"/>
    <w:pPr>
      <w:ind w:firstLine="0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E166F"/>
    <w:rPr>
      <w:rFonts w:ascii="Tahoma" w:eastAsia="MS Mincho" w:hAnsi="Tahoma" w:cs="Tahoma"/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E166F"/>
    <w:pPr>
      <w:spacing w:after="120"/>
      <w:ind w:left="360" w:firstLine="0"/>
    </w:pPr>
    <w:rPr>
      <w:rFonts w:eastAsia="MS Mincho" w:cs="Arial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E166F"/>
    <w:rPr>
      <w:rFonts w:ascii="Times New Roman" w:eastAsia="MS Mincho" w:hAnsi="Times New Roman" w:cs="Arial"/>
      <w:sz w:val="24"/>
      <w:lang w:eastAsia="en-US"/>
    </w:rPr>
  </w:style>
  <w:style w:type="paragraph" w:styleId="TableofFigures">
    <w:name w:val="table of figures"/>
    <w:basedOn w:val="Normal"/>
    <w:next w:val="Normal"/>
    <w:link w:val="TableofFiguresChar"/>
    <w:uiPriority w:val="99"/>
    <w:unhideWhenUsed/>
    <w:rsid w:val="00715C50"/>
    <w:pPr>
      <w:ind w:left="644" w:right="567" w:hanging="360"/>
    </w:pPr>
  </w:style>
  <w:style w:type="character" w:customStyle="1" w:styleId="TableofFiguresChar">
    <w:name w:val="Table of Figures Char"/>
    <w:basedOn w:val="DefaultParagraphFont"/>
    <w:link w:val="TableofFigures"/>
    <w:uiPriority w:val="99"/>
    <w:rsid w:val="0092557E"/>
    <w:rPr>
      <w:rFonts w:ascii="Times New Roman" w:hAnsi="Times New Roman"/>
      <w:sz w:val="24"/>
    </w:rPr>
  </w:style>
  <w:style w:type="paragraph" w:styleId="ListParagraph">
    <w:name w:val="List Paragraph"/>
    <w:aliases w:val="Char Char21,Dot pt,F5 List Paragraph,List Paragraph Char Char Char,Indicator Text,Numbered Para 1,Bullet 1,List Paragraph12,Bullet Points,MAIN CONTENT,Normal ind,coba1,kepala,Tabel,point-point,Recommendation,List Paragraph11,Box"/>
    <w:basedOn w:val="Normal"/>
    <w:link w:val="ListParagraphChar"/>
    <w:uiPriority w:val="34"/>
    <w:qFormat/>
    <w:rsid w:val="00710BC0"/>
    <w:pPr>
      <w:ind w:left="720"/>
      <w:contextualSpacing/>
    </w:pPr>
  </w:style>
  <w:style w:type="character" w:customStyle="1" w:styleId="ListParagraphChar">
    <w:name w:val="List Paragraph Char"/>
    <w:aliases w:val="Char Char21 Char,Dot pt Char,F5 List Paragraph Char,List Paragraph Char Char Char Char,Indicator Text Char,Numbered Para 1 Char,Bullet 1 Char,List Paragraph12 Char,Bullet Points Char,MAIN CONTENT Char,Normal ind Char,coba1 Char"/>
    <w:link w:val="ListParagraph"/>
    <w:uiPriority w:val="34"/>
    <w:locked/>
    <w:rsid w:val="00D5264F"/>
    <w:rPr>
      <w:rFonts w:ascii="Times New Roman" w:hAnsi="Times New Roman"/>
      <w:sz w:val="24"/>
    </w:rPr>
  </w:style>
  <w:style w:type="paragraph" w:customStyle="1" w:styleId="DaftarPustaka">
    <w:name w:val="Daftar Pustaka"/>
    <w:basedOn w:val="Normal"/>
    <w:link w:val="DaftarPustakaChar"/>
    <w:qFormat/>
    <w:rsid w:val="00FC3DEA"/>
    <w:pPr>
      <w:ind w:left="284" w:hanging="284"/>
    </w:pPr>
    <w:rPr>
      <w:rFonts w:cs="Times New Roman"/>
      <w:szCs w:val="24"/>
    </w:rPr>
  </w:style>
  <w:style w:type="character" w:customStyle="1" w:styleId="DaftarPustakaChar">
    <w:name w:val="Daftar Pustaka Char"/>
    <w:basedOn w:val="DefaultParagraphFont"/>
    <w:link w:val="DaftarPustaka"/>
    <w:rsid w:val="00FC3DEA"/>
    <w:rPr>
      <w:rFonts w:ascii="Times New Roman" w:hAnsi="Times New Roman" w:cs="Times New Roman"/>
      <w:sz w:val="24"/>
      <w:szCs w:val="24"/>
    </w:rPr>
  </w:style>
  <w:style w:type="paragraph" w:customStyle="1" w:styleId="DaftarIlustrasi">
    <w:name w:val="Daftar Ilustrasi"/>
    <w:basedOn w:val="TableofFigures"/>
    <w:link w:val="DaftarIlustrasiChar"/>
    <w:qFormat/>
    <w:rsid w:val="00B0382B"/>
    <w:pPr>
      <w:tabs>
        <w:tab w:val="right" w:pos="7928"/>
      </w:tabs>
      <w:ind w:left="437" w:hanging="153"/>
    </w:pPr>
  </w:style>
  <w:style w:type="character" w:customStyle="1" w:styleId="DaftarIlustrasiChar">
    <w:name w:val="Daftar Ilustrasi Char"/>
    <w:basedOn w:val="TableofFiguresChar"/>
    <w:link w:val="DaftarIlustrasi"/>
    <w:rsid w:val="00B0382B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72D73"/>
    <w:rPr>
      <w:color w:val="808080"/>
    </w:rPr>
  </w:style>
  <w:style w:type="paragraph" w:customStyle="1" w:styleId="Equation">
    <w:name w:val="Equation"/>
    <w:basedOn w:val="Normal"/>
    <w:link w:val="EquationChar"/>
    <w:rsid w:val="00C514D7"/>
    <w:rPr>
      <w:rFonts w:ascii="Cambria Math" w:cs="Times New Roman"/>
    </w:rPr>
  </w:style>
  <w:style w:type="character" w:customStyle="1" w:styleId="EquationChar">
    <w:name w:val="Equation Char"/>
    <w:basedOn w:val="DefaultParagraphFont"/>
    <w:link w:val="Equation"/>
    <w:rsid w:val="00C514D7"/>
    <w:rPr>
      <w:rFonts w:ascii="Cambria Math" w:hAnsi="Times New Roman" w:cs="Times New Roman"/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B1290"/>
    <w:pPr>
      <w:spacing w:after="100"/>
      <w:ind w:left="1200"/>
    </w:pPr>
  </w:style>
  <w:style w:type="paragraph" w:customStyle="1" w:styleId="JudulDaftarIlustrasi">
    <w:name w:val="Judul Daftar Ilustrasi"/>
    <w:basedOn w:val="Heading1"/>
    <w:link w:val="JudulDaftarIlustrasiChar"/>
    <w:qFormat/>
    <w:rsid w:val="007C3718"/>
    <w:pPr>
      <w:spacing w:after="240"/>
    </w:pPr>
  </w:style>
  <w:style w:type="character" w:customStyle="1" w:styleId="JudulDaftarIlustrasiChar">
    <w:name w:val="Judul Daftar Ilustrasi Char"/>
    <w:basedOn w:val="Heading1Char"/>
    <w:link w:val="JudulDaftarIlustrasi"/>
    <w:rsid w:val="007C3718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JudulBabdenganNomor">
    <w:name w:val="Judul Bab dengan Nomor"/>
    <w:basedOn w:val="Heading1"/>
    <w:link w:val="JudulBabdenganNomorChar"/>
    <w:qFormat/>
    <w:rsid w:val="00D54F44"/>
    <w:pPr>
      <w:ind w:left="340" w:hanging="340"/>
    </w:pPr>
  </w:style>
  <w:style w:type="character" w:customStyle="1" w:styleId="JudulBabdenganNomorChar">
    <w:name w:val="Judul Bab dengan Nomor Char"/>
    <w:basedOn w:val="Heading1Char"/>
    <w:link w:val="JudulBabdenganNomor"/>
    <w:rsid w:val="00D54F44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D5264F"/>
    <w:pPr>
      <w:ind w:firstLine="0"/>
    </w:pPr>
    <w:rPr>
      <w:rFonts w:eastAsia="Times New Roman" w:cs="Times New Roman"/>
      <w:sz w:val="32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D5264F"/>
    <w:rPr>
      <w:rFonts w:ascii="Times New Roman" w:eastAsia="Times New Roman" w:hAnsi="Times New Roman" w:cs="Times New Roman"/>
      <w:sz w:val="32"/>
      <w:szCs w:val="20"/>
      <w:lang w:eastAsia="en-US"/>
    </w:rPr>
  </w:style>
  <w:style w:type="table" w:styleId="TableGrid">
    <w:name w:val="Table Grid"/>
    <w:basedOn w:val="TableNormal"/>
    <w:uiPriority w:val="59"/>
    <w:rsid w:val="00253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d-ID"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253BEC"/>
  </w:style>
  <w:style w:type="paragraph" w:styleId="NormalWeb">
    <w:name w:val="Normal (Web)"/>
    <w:basedOn w:val="Normal"/>
    <w:uiPriority w:val="99"/>
    <w:unhideWhenUsed/>
    <w:rsid w:val="00253BEC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en-US"/>
    </w:rPr>
  </w:style>
  <w:style w:type="paragraph" w:styleId="BodyTextIndent3">
    <w:name w:val="Body Text Indent 3"/>
    <w:basedOn w:val="Normal"/>
    <w:link w:val="BodyTextIndent3Char"/>
    <w:rsid w:val="00253BEC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53BEC"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character" w:customStyle="1" w:styleId="fontstyle01">
    <w:name w:val="fontstyle01"/>
    <w:rsid w:val="00253BEC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styleId="FollowedHyperlink">
    <w:name w:val="FollowedHyperlink"/>
    <w:uiPriority w:val="99"/>
    <w:unhideWhenUsed/>
    <w:rsid w:val="00253BE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1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PL-2017\TESIS_JOHAN_2019\TESIS_20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982C6-9C21-4859-9816-A16E009DE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TESIS_2019.dotx</Template>
  <TotalTime>18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 tesis dan disertasi</vt:lpstr>
    </vt:vector>
  </TitlesOfParts>
  <Company>IPB</Company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 tesis dan disertasi</dc:title>
  <dc:creator>LENOVO</dc:creator>
  <cp:lastModifiedBy>Syamsul Alam</cp:lastModifiedBy>
  <cp:revision>9</cp:revision>
  <cp:lastPrinted>2012-07-30T03:21:00Z</cp:lastPrinted>
  <dcterms:created xsi:type="dcterms:W3CDTF">2020-03-16T13:44:00Z</dcterms:created>
  <dcterms:modified xsi:type="dcterms:W3CDTF">2020-03-16T18:54:00Z</dcterms:modified>
</cp:coreProperties>
</file>